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60AED" w14:textId="004D8EEC" w:rsidR="005710D0" w:rsidRPr="00DA06CF" w:rsidRDefault="00E05D9C" w:rsidP="00890C88">
      <w:pPr>
        <w:pStyle w:val="MELegal1"/>
      </w:pPr>
      <w:bookmarkStart w:id="0" w:name="_GoBack"/>
      <w:bookmarkEnd w:id="0"/>
      <w:r>
        <w:t xml:space="preserve">SECTION ONE - </w:t>
      </w:r>
      <w:r w:rsidR="005710D0" w:rsidRPr="00DA06CF">
        <w:t xml:space="preserve">GENERAL </w:t>
      </w:r>
      <w:r>
        <w:t xml:space="preserve">PROFILE </w:t>
      </w:r>
      <w:r w:rsidR="005710D0" w:rsidRPr="00DA06CF">
        <w:t>INFORMATION</w:t>
      </w:r>
    </w:p>
    <w:tbl>
      <w:tblPr>
        <w:tblStyle w:val="TableGridLight"/>
        <w:tblW w:w="10201" w:type="dxa"/>
        <w:tblLayout w:type="fixed"/>
        <w:tblLook w:val="0000" w:firstRow="0" w:lastRow="0" w:firstColumn="0" w:lastColumn="0" w:noHBand="0" w:noVBand="0"/>
      </w:tblPr>
      <w:tblGrid>
        <w:gridCol w:w="1980"/>
        <w:gridCol w:w="1701"/>
        <w:gridCol w:w="5670"/>
        <w:gridCol w:w="850"/>
      </w:tblGrid>
      <w:tr w:rsidR="005710D0" w:rsidRPr="00DA06CF" w14:paraId="75FEB4FE" w14:textId="77777777" w:rsidTr="00501064">
        <w:trPr>
          <w:trHeight w:hRule="exact" w:val="418"/>
        </w:trPr>
        <w:tc>
          <w:tcPr>
            <w:tcW w:w="10201" w:type="dxa"/>
            <w:gridSpan w:val="4"/>
            <w:shd w:val="clear" w:color="auto" w:fill="000000" w:themeFill="text1"/>
          </w:tcPr>
          <w:p w14:paraId="429DF73F" w14:textId="136AEDBD" w:rsidR="005710D0" w:rsidRPr="00E05D9C" w:rsidRDefault="00E05D9C" w:rsidP="00890C88">
            <w:pPr>
              <w:pStyle w:val="Heading1"/>
              <w:outlineLvl w:val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SUPPLIER PROFILE</w:t>
            </w:r>
          </w:p>
          <w:p w14:paraId="4122FADD" w14:textId="77777777" w:rsidR="005710D0" w:rsidRPr="00DA06CF" w:rsidRDefault="005710D0" w:rsidP="005710D0">
            <w:pPr>
              <w:pStyle w:val="Heading1"/>
              <w:outlineLvl w:val="0"/>
            </w:pPr>
          </w:p>
        </w:tc>
      </w:tr>
      <w:tr w:rsidR="005710D0" w:rsidRPr="00DA06CF" w14:paraId="285FD50C" w14:textId="77777777" w:rsidTr="00501064">
        <w:trPr>
          <w:trHeight w:hRule="exact" w:val="400"/>
        </w:trPr>
        <w:tc>
          <w:tcPr>
            <w:tcW w:w="1980" w:type="dxa"/>
          </w:tcPr>
          <w:p w14:paraId="477263C4" w14:textId="4D860ABC" w:rsidR="005710D0" w:rsidRPr="00E05D9C" w:rsidRDefault="00E05D9C" w:rsidP="00733A76">
            <w:pPr>
              <w:pStyle w:val="BodyText"/>
              <w:rPr>
                <w:b/>
                <w:sz w:val="16"/>
                <w:szCs w:val="16"/>
              </w:rPr>
            </w:pPr>
            <w:r w:rsidRPr="00E05D9C">
              <w:rPr>
                <w:b/>
                <w:sz w:val="16"/>
                <w:szCs w:val="16"/>
              </w:rPr>
              <w:t>Supplier</w:t>
            </w:r>
            <w:r w:rsidR="005710D0" w:rsidRPr="00E05D9C">
              <w:rPr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8221" w:type="dxa"/>
            <w:gridSpan w:val="3"/>
          </w:tcPr>
          <w:sdt>
            <w:sdtPr>
              <w:rPr>
                <w:sz w:val="16"/>
                <w:szCs w:val="16"/>
              </w:rPr>
              <w:id w:val="1487289079"/>
              <w:placeholder>
                <w:docPart w:val="CD0440EE5E4541CB90CC0AA388F7C27E"/>
              </w:placeholder>
              <w:showingPlcHdr/>
            </w:sdtPr>
            <w:sdtEndPr/>
            <w:sdtContent>
              <w:p w14:paraId="2DFC091E" w14:textId="77777777" w:rsidR="00B61444" w:rsidRDefault="00B61444" w:rsidP="00B61444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  <w:p w14:paraId="0A6A3AD6" w14:textId="77777777" w:rsidR="005710D0" w:rsidRPr="00733A76" w:rsidRDefault="005710D0" w:rsidP="00733A76">
            <w:pPr>
              <w:pStyle w:val="BodyText"/>
            </w:pPr>
          </w:p>
        </w:tc>
      </w:tr>
      <w:tr w:rsidR="00E05D9C" w:rsidRPr="00DA06CF" w14:paraId="248B8B02" w14:textId="77777777" w:rsidTr="00501064">
        <w:trPr>
          <w:trHeight w:hRule="exact" w:val="656"/>
        </w:trPr>
        <w:tc>
          <w:tcPr>
            <w:tcW w:w="1980" w:type="dxa"/>
          </w:tcPr>
          <w:p w14:paraId="04F7C23E" w14:textId="04190E80" w:rsidR="00E05D9C" w:rsidRPr="00E05D9C" w:rsidRDefault="00E05D9C" w:rsidP="00E05D9C">
            <w:pPr>
              <w:pStyle w:val="BodyText"/>
              <w:tabs>
                <w:tab w:val="left" w:pos="1581"/>
              </w:tabs>
              <w:rPr>
                <w:b/>
                <w:sz w:val="16"/>
                <w:szCs w:val="16"/>
              </w:rPr>
            </w:pPr>
            <w:r w:rsidRPr="00E05D9C">
              <w:rPr>
                <w:b/>
                <w:sz w:val="16"/>
                <w:szCs w:val="16"/>
              </w:rPr>
              <w:t>Trading name(s)</w:t>
            </w:r>
            <w:r w:rsidRPr="00E05D9C">
              <w:rPr>
                <w:b/>
                <w:sz w:val="16"/>
                <w:szCs w:val="16"/>
              </w:rPr>
              <w:tab/>
              <w:t xml:space="preserve">  </w:t>
            </w:r>
            <w:r w:rsidRPr="00E05D9C">
              <w:rPr>
                <w:b/>
                <w:sz w:val="12"/>
                <w:szCs w:val="12"/>
              </w:rPr>
              <w:t>(if different from Supplier Name)</w:t>
            </w:r>
          </w:p>
        </w:tc>
        <w:tc>
          <w:tcPr>
            <w:tcW w:w="8221" w:type="dxa"/>
            <w:gridSpan w:val="3"/>
          </w:tcPr>
          <w:sdt>
            <w:sdtPr>
              <w:rPr>
                <w:sz w:val="16"/>
                <w:szCs w:val="16"/>
              </w:rPr>
              <w:id w:val="-433973472"/>
              <w:placeholder>
                <w:docPart w:val="AF3CEF7AA2074551BDAB320222B0BF29"/>
              </w:placeholder>
              <w:showingPlcHdr/>
            </w:sdtPr>
            <w:sdtEndPr/>
            <w:sdtContent>
              <w:p w14:paraId="43063576" w14:textId="77777777" w:rsidR="00B61444" w:rsidRDefault="00B61444" w:rsidP="00B61444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  <w:p w14:paraId="59A4DBA7" w14:textId="77777777" w:rsidR="00E05D9C" w:rsidRPr="00DA06CF" w:rsidRDefault="00E05D9C" w:rsidP="005710D0">
            <w:pPr>
              <w:rPr>
                <w:rFonts w:ascii="Arial Narrow" w:hAnsi="Arial Narrow"/>
                <w:sz w:val="16"/>
              </w:rPr>
            </w:pPr>
          </w:p>
        </w:tc>
      </w:tr>
      <w:tr w:rsidR="00E05D9C" w:rsidRPr="00DA06CF" w14:paraId="3C079B68" w14:textId="77777777" w:rsidTr="00501064">
        <w:trPr>
          <w:trHeight w:val="113"/>
        </w:trPr>
        <w:tc>
          <w:tcPr>
            <w:tcW w:w="1980" w:type="dxa"/>
            <w:vMerge w:val="restart"/>
          </w:tcPr>
          <w:p w14:paraId="3E5E4AE5" w14:textId="087FDE60" w:rsidR="00E05D9C" w:rsidRPr="00E05D9C" w:rsidRDefault="00E05D9C" w:rsidP="00733A76">
            <w:pPr>
              <w:pStyle w:val="BodyText"/>
              <w:rPr>
                <w:b/>
                <w:sz w:val="16"/>
                <w:szCs w:val="16"/>
              </w:rPr>
            </w:pPr>
            <w:r w:rsidRPr="00E05D9C">
              <w:rPr>
                <w:b/>
                <w:sz w:val="16"/>
                <w:szCs w:val="16"/>
              </w:rPr>
              <w:t>Type of Business</w:t>
            </w:r>
          </w:p>
        </w:tc>
        <w:tc>
          <w:tcPr>
            <w:tcW w:w="8221" w:type="dxa"/>
            <w:gridSpan w:val="3"/>
            <w:shd w:val="clear" w:color="auto" w:fill="E7E6E6" w:themeFill="background2"/>
          </w:tcPr>
          <w:p w14:paraId="2E277D88" w14:textId="395C0F7B" w:rsidR="00E05D9C" w:rsidRPr="00DA06CF" w:rsidRDefault="00E05D9C" w:rsidP="005710D0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Company (please provide copies of certificates of incorporation / registration and/or relevant jurisdiction registration extract):</w:t>
            </w:r>
          </w:p>
        </w:tc>
      </w:tr>
      <w:tr w:rsidR="00E05D9C" w:rsidRPr="00DA06CF" w14:paraId="478C82B7" w14:textId="77777777" w:rsidTr="00501064">
        <w:trPr>
          <w:trHeight w:hRule="exact" w:val="377"/>
        </w:trPr>
        <w:tc>
          <w:tcPr>
            <w:tcW w:w="1980" w:type="dxa"/>
            <w:vMerge/>
          </w:tcPr>
          <w:p w14:paraId="48069E5E" w14:textId="77777777" w:rsidR="00E05D9C" w:rsidRPr="00E05D9C" w:rsidRDefault="00E05D9C" w:rsidP="00E05D9C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7371" w:type="dxa"/>
            <w:gridSpan w:val="2"/>
          </w:tcPr>
          <w:p w14:paraId="1C34A91B" w14:textId="15064000" w:rsidR="00E05D9C" w:rsidRPr="00DA06CF" w:rsidRDefault="00E05D9C" w:rsidP="00E05D9C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incorporated in Australia and ultimate holding company in Australia</w:t>
            </w:r>
          </w:p>
        </w:tc>
        <w:sdt>
          <w:sdtPr>
            <w:rPr>
              <w:sz w:val="16"/>
              <w:szCs w:val="16"/>
            </w:rPr>
            <w:id w:val="179755989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0F664F9" w14:textId="2BD207DC" w:rsidR="00E05D9C" w:rsidRPr="00DA06CF" w:rsidRDefault="00E05D9C" w:rsidP="00E05D9C">
                <w:pPr>
                  <w:rPr>
                    <w:rFonts w:ascii="Arial Narrow" w:hAnsi="Arial Narrow"/>
                    <w:sz w:val="16"/>
                  </w:rPr>
                </w:pPr>
                <w:r w:rsidRPr="0026173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E05D9C" w:rsidRPr="00DA06CF" w14:paraId="69D18F0C" w14:textId="77777777" w:rsidTr="00501064">
        <w:trPr>
          <w:trHeight w:hRule="exact" w:val="425"/>
        </w:trPr>
        <w:tc>
          <w:tcPr>
            <w:tcW w:w="1980" w:type="dxa"/>
            <w:vMerge/>
          </w:tcPr>
          <w:p w14:paraId="747F93A6" w14:textId="77777777" w:rsidR="00E05D9C" w:rsidRPr="00E05D9C" w:rsidRDefault="00E05D9C" w:rsidP="00E05D9C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7371" w:type="dxa"/>
            <w:gridSpan w:val="2"/>
          </w:tcPr>
          <w:p w14:paraId="1E7FF894" w14:textId="33843DD1" w:rsidR="00E05D9C" w:rsidRPr="00DA06CF" w:rsidRDefault="00E05D9C" w:rsidP="00E05D9C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incorporated in Australia and foreign owned / controlled</w:t>
            </w:r>
          </w:p>
        </w:tc>
        <w:sdt>
          <w:sdtPr>
            <w:rPr>
              <w:sz w:val="16"/>
              <w:szCs w:val="16"/>
            </w:rPr>
            <w:id w:val="-187930557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5D503A18" w14:textId="73444BEC" w:rsidR="00E05D9C" w:rsidRPr="00DA06CF" w:rsidRDefault="00E05D9C" w:rsidP="00E05D9C">
                <w:pPr>
                  <w:rPr>
                    <w:rFonts w:ascii="Arial Narrow" w:hAnsi="Arial Narrow"/>
                    <w:sz w:val="16"/>
                  </w:rPr>
                </w:pPr>
                <w:r w:rsidRPr="0026173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E05D9C" w:rsidRPr="00DA06CF" w14:paraId="5A6D66C7" w14:textId="77777777" w:rsidTr="00501064">
        <w:trPr>
          <w:trHeight w:hRule="exact" w:val="430"/>
        </w:trPr>
        <w:tc>
          <w:tcPr>
            <w:tcW w:w="1980" w:type="dxa"/>
            <w:vMerge/>
          </w:tcPr>
          <w:p w14:paraId="2769A184" w14:textId="77777777" w:rsidR="00E05D9C" w:rsidRPr="00E05D9C" w:rsidRDefault="00E05D9C" w:rsidP="00E05D9C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7371" w:type="dxa"/>
            <w:gridSpan w:val="2"/>
          </w:tcPr>
          <w:p w14:paraId="4250DF5F" w14:textId="1E218423" w:rsidR="00E05D9C" w:rsidRPr="00DA06CF" w:rsidRDefault="00E05D9C" w:rsidP="00E05D9C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incorporated outside of Australia and foreign owned / controlled</w:t>
            </w:r>
          </w:p>
        </w:tc>
        <w:sdt>
          <w:sdtPr>
            <w:rPr>
              <w:sz w:val="16"/>
              <w:szCs w:val="16"/>
            </w:rPr>
            <w:id w:val="745156109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1A661CD9" w14:textId="06D6FFAC" w:rsidR="00E05D9C" w:rsidRPr="00DA06CF" w:rsidRDefault="00E05D9C" w:rsidP="00E05D9C">
                <w:pPr>
                  <w:rPr>
                    <w:rFonts w:ascii="Arial Narrow" w:hAnsi="Arial Narrow"/>
                    <w:sz w:val="16"/>
                  </w:rPr>
                </w:pPr>
                <w:r w:rsidRPr="0026173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E05D9C" w:rsidRPr="00DA06CF" w14:paraId="5EA13FD5" w14:textId="77777777" w:rsidTr="00501064">
        <w:trPr>
          <w:trHeight w:hRule="exact" w:val="564"/>
        </w:trPr>
        <w:tc>
          <w:tcPr>
            <w:tcW w:w="1980" w:type="dxa"/>
            <w:vMerge/>
          </w:tcPr>
          <w:p w14:paraId="320CD81B" w14:textId="77777777" w:rsidR="00E05D9C" w:rsidRPr="00E05D9C" w:rsidRDefault="00E05D9C" w:rsidP="00733A76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7E6E6" w:themeFill="background2"/>
          </w:tcPr>
          <w:p w14:paraId="31CB484B" w14:textId="09589102" w:rsidR="00E05D9C" w:rsidRPr="00DA06CF" w:rsidRDefault="00E05D9C" w:rsidP="005710D0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Other (please provide supporting evidence of business registration, formation documents – Partnership Deed; Unit Trust etc.)</w:t>
            </w:r>
          </w:p>
        </w:tc>
      </w:tr>
      <w:tr w:rsidR="00E05D9C" w:rsidRPr="00DA06CF" w14:paraId="50B9C922" w14:textId="77777777" w:rsidTr="00501064">
        <w:trPr>
          <w:trHeight w:hRule="exact" w:val="431"/>
        </w:trPr>
        <w:tc>
          <w:tcPr>
            <w:tcW w:w="1980" w:type="dxa"/>
            <w:vMerge/>
          </w:tcPr>
          <w:p w14:paraId="6B1ABF5E" w14:textId="77777777" w:rsidR="00E05D9C" w:rsidRPr="00E05D9C" w:rsidRDefault="00E05D9C" w:rsidP="00E05D9C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7371" w:type="dxa"/>
            <w:gridSpan w:val="2"/>
          </w:tcPr>
          <w:p w14:paraId="2FACBFC1" w14:textId="19CC3CD4" w:rsidR="00E05D9C" w:rsidRPr="00DA06CF" w:rsidRDefault="00E05D9C" w:rsidP="00E05D9C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Individual</w:t>
            </w:r>
          </w:p>
        </w:tc>
        <w:sdt>
          <w:sdtPr>
            <w:rPr>
              <w:sz w:val="16"/>
              <w:szCs w:val="16"/>
            </w:rPr>
            <w:id w:val="199497688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7C2C760D" w14:textId="4B464CF3" w:rsidR="00E05D9C" w:rsidRPr="00DA06CF" w:rsidRDefault="00E05D9C" w:rsidP="00E05D9C">
                <w:pPr>
                  <w:rPr>
                    <w:rFonts w:ascii="Arial Narrow" w:hAnsi="Arial Narrow"/>
                    <w:sz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E05D9C" w:rsidRPr="00DA06CF" w14:paraId="7BA44D08" w14:textId="77777777" w:rsidTr="00501064">
        <w:trPr>
          <w:trHeight w:hRule="exact" w:val="423"/>
        </w:trPr>
        <w:tc>
          <w:tcPr>
            <w:tcW w:w="1980" w:type="dxa"/>
            <w:vMerge/>
          </w:tcPr>
          <w:p w14:paraId="0265F34C" w14:textId="77777777" w:rsidR="00E05D9C" w:rsidRPr="00E05D9C" w:rsidRDefault="00E05D9C" w:rsidP="00E05D9C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7371" w:type="dxa"/>
            <w:gridSpan w:val="2"/>
          </w:tcPr>
          <w:p w14:paraId="1F7215BE" w14:textId="6302DCDB" w:rsidR="00E05D9C" w:rsidRPr="00DA06CF" w:rsidRDefault="00E05D9C" w:rsidP="00E05D9C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Partnership</w:t>
            </w:r>
          </w:p>
        </w:tc>
        <w:sdt>
          <w:sdtPr>
            <w:rPr>
              <w:sz w:val="16"/>
              <w:szCs w:val="16"/>
            </w:rPr>
            <w:id w:val="-614678619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1C336B33" w14:textId="7FDFA628" w:rsidR="00E05D9C" w:rsidRPr="00DA06CF" w:rsidRDefault="00E05D9C" w:rsidP="00E05D9C">
                <w:pPr>
                  <w:rPr>
                    <w:rFonts w:ascii="Arial Narrow" w:hAnsi="Arial Narrow"/>
                    <w:sz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E05D9C" w:rsidRPr="00DA06CF" w14:paraId="75460E89" w14:textId="77777777" w:rsidTr="00501064">
        <w:trPr>
          <w:trHeight w:hRule="exact" w:val="415"/>
        </w:trPr>
        <w:tc>
          <w:tcPr>
            <w:tcW w:w="1980" w:type="dxa"/>
            <w:vMerge/>
          </w:tcPr>
          <w:p w14:paraId="692C2404" w14:textId="77777777" w:rsidR="00E05D9C" w:rsidRPr="00E05D9C" w:rsidRDefault="00E05D9C" w:rsidP="00E05D9C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7371" w:type="dxa"/>
            <w:gridSpan w:val="2"/>
          </w:tcPr>
          <w:p w14:paraId="48036C1C" w14:textId="41F63C40" w:rsidR="00E05D9C" w:rsidRPr="00DA06CF" w:rsidRDefault="00E05D9C" w:rsidP="00E05D9C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Trust</w:t>
            </w:r>
          </w:p>
        </w:tc>
        <w:sdt>
          <w:sdtPr>
            <w:rPr>
              <w:sz w:val="16"/>
              <w:szCs w:val="16"/>
            </w:rPr>
            <w:id w:val="-207974337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5D6E8DE2" w14:textId="1E72367F" w:rsidR="00E05D9C" w:rsidRPr="00DA06CF" w:rsidRDefault="00E05D9C" w:rsidP="00E05D9C">
                <w:pPr>
                  <w:rPr>
                    <w:rFonts w:ascii="Arial Narrow" w:hAnsi="Arial Narrow"/>
                    <w:sz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E05D9C" w:rsidRPr="00DA06CF" w14:paraId="69113220" w14:textId="77777777" w:rsidTr="00501064">
        <w:trPr>
          <w:trHeight w:hRule="exact" w:val="1143"/>
        </w:trPr>
        <w:tc>
          <w:tcPr>
            <w:tcW w:w="1980" w:type="dxa"/>
          </w:tcPr>
          <w:p w14:paraId="7F7CF4C3" w14:textId="29D1D111" w:rsidR="00E05D9C" w:rsidRPr="00E05D9C" w:rsidRDefault="00E05D9C" w:rsidP="00733A76">
            <w:pPr>
              <w:pStyle w:val="BodyTex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Principal place of business / Head Office Address (include head office contact details and street address)</w:t>
            </w:r>
            <w:r w:rsidR="00B61444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8221" w:type="dxa"/>
            <w:gridSpan w:val="3"/>
          </w:tcPr>
          <w:sdt>
            <w:sdtPr>
              <w:rPr>
                <w:sz w:val="16"/>
                <w:szCs w:val="16"/>
              </w:rPr>
              <w:id w:val="-838001224"/>
              <w:placeholder>
                <w:docPart w:val="0420612BBB444D46A9019157AB922DE5"/>
              </w:placeholder>
              <w:showingPlcHdr/>
            </w:sdtPr>
            <w:sdtEndPr/>
            <w:sdtContent>
              <w:p w14:paraId="0F8B883A" w14:textId="77777777" w:rsidR="00B61444" w:rsidRDefault="00B61444" w:rsidP="00B61444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  <w:p w14:paraId="6CA09F6E" w14:textId="427A6BA5" w:rsidR="00E05D9C" w:rsidRPr="00DA06CF" w:rsidRDefault="00E05D9C" w:rsidP="005710D0">
            <w:pPr>
              <w:rPr>
                <w:rFonts w:ascii="Arial Narrow" w:hAnsi="Arial Narrow"/>
                <w:sz w:val="16"/>
              </w:rPr>
            </w:pPr>
          </w:p>
        </w:tc>
      </w:tr>
      <w:tr w:rsidR="00E05D9C" w:rsidRPr="00DA06CF" w14:paraId="1FC15384" w14:textId="77777777" w:rsidTr="00501064">
        <w:trPr>
          <w:trHeight w:hRule="exact" w:val="425"/>
        </w:trPr>
        <w:tc>
          <w:tcPr>
            <w:tcW w:w="1980" w:type="dxa"/>
          </w:tcPr>
          <w:p w14:paraId="584B7A48" w14:textId="77777777" w:rsidR="00E05D9C" w:rsidRPr="00E05D9C" w:rsidRDefault="00E05D9C" w:rsidP="00733A76">
            <w:pPr>
              <w:pStyle w:val="BodyText"/>
              <w:rPr>
                <w:b/>
                <w:sz w:val="16"/>
                <w:szCs w:val="16"/>
              </w:rPr>
            </w:pPr>
            <w:r w:rsidRPr="00E05D9C">
              <w:rPr>
                <w:b/>
                <w:sz w:val="16"/>
                <w:szCs w:val="16"/>
              </w:rPr>
              <w:t>Postal Address:</w:t>
            </w:r>
          </w:p>
        </w:tc>
        <w:tc>
          <w:tcPr>
            <w:tcW w:w="8221" w:type="dxa"/>
            <w:gridSpan w:val="3"/>
          </w:tcPr>
          <w:sdt>
            <w:sdtPr>
              <w:rPr>
                <w:sz w:val="16"/>
                <w:szCs w:val="16"/>
              </w:rPr>
              <w:id w:val="1612400925"/>
              <w:placeholder>
                <w:docPart w:val="1F02C2C89A094DFAB1D74AC5541E759E"/>
              </w:placeholder>
              <w:showingPlcHdr/>
            </w:sdtPr>
            <w:sdtEndPr/>
            <w:sdtContent>
              <w:p w14:paraId="1706396A" w14:textId="77777777" w:rsidR="00B61444" w:rsidRDefault="00B61444" w:rsidP="00B61444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  <w:p w14:paraId="5770DC53" w14:textId="03AB5CB1" w:rsidR="00E05D9C" w:rsidRPr="00DA06CF" w:rsidRDefault="00E05D9C" w:rsidP="005710D0">
            <w:pPr>
              <w:rPr>
                <w:rFonts w:ascii="Arial Narrow" w:hAnsi="Arial Narrow"/>
                <w:sz w:val="16"/>
              </w:rPr>
            </w:pPr>
          </w:p>
        </w:tc>
      </w:tr>
      <w:tr w:rsidR="00B61444" w:rsidRPr="00DA06CF" w14:paraId="24756AE9" w14:textId="77777777" w:rsidTr="00501064">
        <w:trPr>
          <w:trHeight w:hRule="exact" w:val="431"/>
        </w:trPr>
        <w:tc>
          <w:tcPr>
            <w:tcW w:w="1980" w:type="dxa"/>
          </w:tcPr>
          <w:p w14:paraId="56ADAFFD" w14:textId="3C850CB0" w:rsidR="00B61444" w:rsidRPr="00E05D9C" w:rsidRDefault="00885A87" w:rsidP="00733A76">
            <w:pPr>
              <w:pStyle w:val="BodyTex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We</w:t>
            </w:r>
            <w:r w:rsidR="00B61444">
              <w:rPr>
                <w:b/>
                <w:sz w:val="16"/>
                <w:szCs w:val="16"/>
              </w:rPr>
              <w:t>b</w:t>
            </w:r>
            <w:r>
              <w:rPr>
                <w:b/>
                <w:sz w:val="16"/>
                <w:szCs w:val="16"/>
              </w:rPr>
              <w:t>s</w:t>
            </w:r>
            <w:r w:rsidR="00B61444">
              <w:rPr>
                <w:b/>
                <w:sz w:val="16"/>
                <w:szCs w:val="16"/>
              </w:rPr>
              <w:t>ite:</w:t>
            </w:r>
          </w:p>
        </w:tc>
        <w:tc>
          <w:tcPr>
            <w:tcW w:w="8221" w:type="dxa"/>
            <w:gridSpan w:val="3"/>
          </w:tcPr>
          <w:sdt>
            <w:sdtPr>
              <w:rPr>
                <w:sz w:val="16"/>
                <w:szCs w:val="16"/>
              </w:rPr>
              <w:id w:val="-1247331676"/>
              <w:placeholder>
                <w:docPart w:val="DD1261816B3E4A46965191056C41E85A"/>
              </w:placeholder>
              <w:showingPlcHdr/>
            </w:sdtPr>
            <w:sdtEndPr/>
            <w:sdtContent>
              <w:p w14:paraId="0101E876" w14:textId="77777777" w:rsidR="00B61444" w:rsidRDefault="00B61444" w:rsidP="00B61444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  <w:p w14:paraId="44E8724A" w14:textId="35A973F6" w:rsidR="00B61444" w:rsidRPr="00DA06CF" w:rsidRDefault="00B61444" w:rsidP="005710D0">
            <w:pPr>
              <w:rPr>
                <w:rFonts w:ascii="Arial Narrow" w:hAnsi="Arial Narrow"/>
                <w:sz w:val="16"/>
              </w:rPr>
            </w:pPr>
          </w:p>
        </w:tc>
      </w:tr>
      <w:tr w:rsidR="00B61444" w:rsidRPr="00DA06CF" w14:paraId="7CA1358B" w14:textId="77777777" w:rsidTr="00501064">
        <w:trPr>
          <w:trHeight w:val="138"/>
        </w:trPr>
        <w:tc>
          <w:tcPr>
            <w:tcW w:w="1980" w:type="dxa"/>
            <w:vMerge w:val="restart"/>
          </w:tcPr>
          <w:p w14:paraId="479320F2" w14:textId="57AC401E" w:rsidR="00B61444" w:rsidRPr="00E05D9C" w:rsidRDefault="00B61444" w:rsidP="00B61444">
            <w:pPr>
              <w:pStyle w:val="BodyTex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Main contact person details:</w:t>
            </w:r>
          </w:p>
        </w:tc>
        <w:tc>
          <w:tcPr>
            <w:tcW w:w="1701" w:type="dxa"/>
            <w:shd w:val="clear" w:color="auto" w:fill="E7E6E6" w:themeFill="background2"/>
          </w:tcPr>
          <w:p w14:paraId="557CA959" w14:textId="6E5280FE" w:rsidR="00B61444" w:rsidRPr="00DA06CF" w:rsidRDefault="00B61444" w:rsidP="00B61444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Name</w:t>
            </w:r>
          </w:p>
        </w:tc>
        <w:tc>
          <w:tcPr>
            <w:tcW w:w="6520" w:type="dxa"/>
            <w:gridSpan w:val="2"/>
          </w:tcPr>
          <w:sdt>
            <w:sdtPr>
              <w:rPr>
                <w:sz w:val="16"/>
                <w:szCs w:val="16"/>
              </w:rPr>
              <w:id w:val="-134408594"/>
              <w:placeholder>
                <w:docPart w:val="7A2573442C7F4D7EBEBA615E3BFD5FBB"/>
              </w:placeholder>
              <w:showingPlcHdr/>
            </w:sdtPr>
            <w:sdtEndPr/>
            <w:sdtContent>
              <w:p w14:paraId="05A74225" w14:textId="6E2B93D8" w:rsidR="00B61444" w:rsidRPr="00DA06CF" w:rsidRDefault="00B61444" w:rsidP="00B61444">
                <w:pPr>
                  <w:rPr>
                    <w:rFonts w:ascii="Arial Narrow" w:hAnsi="Arial Narrow"/>
                    <w:sz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B61444" w:rsidRPr="00DA06CF" w14:paraId="14B77FB5" w14:textId="77777777" w:rsidTr="00501064">
        <w:trPr>
          <w:trHeight w:hRule="exact" w:val="413"/>
        </w:trPr>
        <w:tc>
          <w:tcPr>
            <w:tcW w:w="1980" w:type="dxa"/>
            <w:vMerge/>
          </w:tcPr>
          <w:p w14:paraId="4AB57C89" w14:textId="77777777" w:rsidR="00B61444" w:rsidRDefault="00B61444" w:rsidP="00B61444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00E29580" w14:textId="3D2AB635" w:rsidR="00B61444" w:rsidRPr="00DA06CF" w:rsidRDefault="00B61444" w:rsidP="00B61444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Role title</w:t>
            </w:r>
          </w:p>
        </w:tc>
        <w:tc>
          <w:tcPr>
            <w:tcW w:w="6520" w:type="dxa"/>
            <w:gridSpan w:val="2"/>
          </w:tcPr>
          <w:sdt>
            <w:sdtPr>
              <w:rPr>
                <w:sz w:val="16"/>
                <w:szCs w:val="16"/>
              </w:rPr>
              <w:id w:val="-413317388"/>
              <w:placeholder>
                <w:docPart w:val="7AABDCCC988B4CE59D58F8E8CD28685E"/>
              </w:placeholder>
              <w:showingPlcHdr/>
            </w:sdtPr>
            <w:sdtEndPr/>
            <w:sdtContent>
              <w:p w14:paraId="2F77745A" w14:textId="2A9CEE90" w:rsidR="00B61444" w:rsidRPr="00DA06CF" w:rsidRDefault="00B61444" w:rsidP="00B61444">
                <w:pPr>
                  <w:rPr>
                    <w:rFonts w:ascii="Arial Narrow" w:hAnsi="Arial Narrow"/>
                    <w:sz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B61444" w:rsidRPr="00DA06CF" w14:paraId="63FA4644" w14:textId="77777777" w:rsidTr="00501064">
        <w:trPr>
          <w:trHeight w:hRule="exact" w:val="417"/>
        </w:trPr>
        <w:tc>
          <w:tcPr>
            <w:tcW w:w="1980" w:type="dxa"/>
            <w:vMerge/>
          </w:tcPr>
          <w:p w14:paraId="5EAB0284" w14:textId="77777777" w:rsidR="00B61444" w:rsidRDefault="00B61444" w:rsidP="00B61444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7A650442" w14:textId="133560A1" w:rsidR="00B61444" w:rsidRPr="00DA06CF" w:rsidRDefault="00B61444" w:rsidP="00B61444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Email</w:t>
            </w:r>
          </w:p>
        </w:tc>
        <w:tc>
          <w:tcPr>
            <w:tcW w:w="6520" w:type="dxa"/>
            <w:gridSpan w:val="2"/>
          </w:tcPr>
          <w:sdt>
            <w:sdtPr>
              <w:rPr>
                <w:sz w:val="16"/>
                <w:szCs w:val="16"/>
              </w:rPr>
              <w:id w:val="-621156904"/>
              <w:placeholder>
                <w:docPart w:val="C11DE90DA81A4C8B9C11BC110DAAEA79"/>
              </w:placeholder>
              <w:showingPlcHdr/>
            </w:sdtPr>
            <w:sdtEndPr/>
            <w:sdtContent>
              <w:p w14:paraId="618C71E5" w14:textId="01C8BDDC" w:rsidR="00B61444" w:rsidRPr="00DA06CF" w:rsidRDefault="00B61444" w:rsidP="00B61444">
                <w:pPr>
                  <w:rPr>
                    <w:rFonts w:ascii="Arial Narrow" w:hAnsi="Arial Narrow"/>
                    <w:sz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B61444" w:rsidRPr="00DA06CF" w14:paraId="47121A48" w14:textId="77777777" w:rsidTr="00501064">
        <w:trPr>
          <w:trHeight w:hRule="exact" w:val="437"/>
        </w:trPr>
        <w:tc>
          <w:tcPr>
            <w:tcW w:w="1980" w:type="dxa"/>
            <w:vMerge/>
          </w:tcPr>
          <w:p w14:paraId="13668402" w14:textId="77777777" w:rsidR="00B61444" w:rsidRDefault="00B61444" w:rsidP="00B61444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6F1F030B" w14:textId="2F6B9C45" w:rsidR="00B61444" w:rsidRPr="00DA06CF" w:rsidRDefault="00B61444" w:rsidP="00B61444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Phone</w:t>
            </w:r>
          </w:p>
        </w:tc>
        <w:tc>
          <w:tcPr>
            <w:tcW w:w="6520" w:type="dxa"/>
            <w:gridSpan w:val="2"/>
          </w:tcPr>
          <w:sdt>
            <w:sdtPr>
              <w:rPr>
                <w:sz w:val="16"/>
                <w:szCs w:val="16"/>
              </w:rPr>
              <w:id w:val="1239448372"/>
              <w:placeholder>
                <w:docPart w:val="AB242BA8DE3C4D80BA058B8D536DA119"/>
              </w:placeholder>
              <w:showingPlcHdr/>
            </w:sdtPr>
            <w:sdtEndPr/>
            <w:sdtContent>
              <w:p w14:paraId="4E56E0CD" w14:textId="77777777" w:rsidR="00B61444" w:rsidRPr="0026173B" w:rsidRDefault="00B61444" w:rsidP="00B61444">
                <w:pPr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  <w:p w14:paraId="5EE30A61" w14:textId="39899B7E" w:rsidR="00B61444" w:rsidRPr="00DA06CF" w:rsidRDefault="00B61444" w:rsidP="00B61444">
            <w:pPr>
              <w:rPr>
                <w:rFonts w:ascii="Arial Narrow" w:hAnsi="Arial Narrow"/>
                <w:sz w:val="16"/>
              </w:rPr>
            </w:pPr>
          </w:p>
        </w:tc>
      </w:tr>
      <w:tr w:rsidR="00B61444" w:rsidRPr="00DA06CF" w14:paraId="12579E60" w14:textId="77777777" w:rsidTr="00501064">
        <w:trPr>
          <w:trHeight w:hRule="exact" w:val="429"/>
        </w:trPr>
        <w:tc>
          <w:tcPr>
            <w:tcW w:w="1980" w:type="dxa"/>
            <w:vMerge/>
          </w:tcPr>
          <w:p w14:paraId="1C871D57" w14:textId="77777777" w:rsidR="00B61444" w:rsidRDefault="00B61444" w:rsidP="00B61444">
            <w:pPr>
              <w:pStyle w:val="BodyText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41140ED3" w14:textId="0DD67324" w:rsidR="00B61444" w:rsidRPr="00DA06CF" w:rsidRDefault="00B61444" w:rsidP="00B61444">
            <w:pPr>
              <w:rPr>
                <w:rFonts w:ascii="Arial Narrow" w:hAnsi="Arial Narrow"/>
                <w:sz w:val="16"/>
              </w:rPr>
            </w:pPr>
            <w:r w:rsidRPr="0026173B">
              <w:rPr>
                <w:sz w:val="16"/>
                <w:szCs w:val="16"/>
              </w:rPr>
              <w:t>Work address</w:t>
            </w:r>
          </w:p>
        </w:tc>
        <w:tc>
          <w:tcPr>
            <w:tcW w:w="6520" w:type="dxa"/>
            <w:gridSpan w:val="2"/>
          </w:tcPr>
          <w:sdt>
            <w:sdtPr>
              <w:rPr>
                <w:sz w:val="16"/>
                <w:szCs w:val="16"/>
              </w:rPr>
              <w:id w:val="-37293230"/>
              <w:placeholder>
                <w:docPart w:val="95AC2C43F8AE40C1B0A09C0F293ADF27"/>
              </w:placeholder>
            </w:sdtPr>
            <w:sdtEndPr/>
            <w:sdtContent>
              <w:sdt>
                <w:sdtPr>
                  <w:rPr>
                    <w:sz w:val="16"/>
                    <w:szCs w:val="16"/>
                  </w:rPr>
                  <w:id w:val="-1286737841"/>
                  <w:placeholder>
                    <w:docPart w:val="D54745F31F5A48B4A89468ED3E921496"/>
                  </w:placeholder>
                  <w:showingPlcHdr/>
                </w:sdtPr>
                <w:sdtEndPr/>
                <w:sdtContent>
                  <w:p w14:paraId="067D5CA3" w14:textId="770BDBCE" w:rsidR="00B61444" w:rsidRPr="00DA06CF" w:rsidRDefault="00B61444" w:rsidP="00B61444">
                    <w:pPr>
                      <w:rPr>
                        <w:rFonts w:ascii="Arial Narrow" w:hAnsi="Arial Narrow"/>
                        <w:sz w:val="16"/>
                      </w:rPr>
                    </w:pPr>
                    <w:r w:rsidRPr="0026173B">
                      <w:rPr>
                        <w:rStyle w:val="PlaceholderText"/>
                        <w:sz w:val="16"/>
                        <w:szCs w:val="16"/>
                      </w:rPr>
                      <w:t>Click or tap here to enter text.</w:t>
                    </w:r>
                  </w:p>
                </w:sdtContent>
              </w:sdt>
            </w:sdtContent>
          </w:sdt>
        </w:tc>
      </w:tr>
    </w:tbl>
    <w:p w14:paraId="5CC818E9" w14:textId="77777777" w:rsidR="00B61444" w:rsidRDefault="00B61444" w:rsidP="00890C88">
      <w:pPr>
        <w:pStyle w:val="Heading1"/>
        <w:sectPr w:rsidR="00B61444" w:rsidSect="00890C88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843" w:right="991" w:bottom="1135" w:left="709" w:header="708" w:footer="1269" w:gutter="0"/>
          <w:cols w:space="141"/>
          <w:titlePg/>
          <w:docGrid w:linePitch="360"/>
        </w:sectPr>
      </w:pPr>
    </w:p>
    <w:tbl>
      <w:tblPr>
        <w:tblStyle w:val="TableGridLight"/>
        <w:tblW w:w="10201" w:type="dxa"/>
        <w:tblLayout w:type="fixed"/>
        <w:tblLook w:val="0000" w:firstRow="0" w:lastRow="0" w:firstColumn="0" w:lastColumn="0" w:noHBand="0" w:noVBand="0"/>
      </w:tblPr>
      <w:tblGrid>
        <w:gridCol w:w="1275"/>
        <w:gridCol w:w="1702"/>
        <w:gridCol w:w="1701"/>
        <w:gridCol w:w="284"/>
        <w:gridCol w:w="850"/>
        <w:gridCol w:w="1417"/>
        <w:gridCol w:w="1134"/>
        <w:gridCol w:w="988"/>
        <w:gridCol w:w="850"/>
      </w:tblGrid>
      <w:tr w:rsidR="005710D0" w:rsidRPr="00DA06CF" w14:paraId="48E93378" w14:textId="77777777" w:rsidTr="00501064">
        <w:trPr>
          <w:trHeight w:hRule="exact" w:val="481"/>
        </w:trPr>
        <w:tc>
          <w:tcPr>
            <w:tcW w:w="10201" w:type="dxa"/>
            <w:gridSpan w:val="9"/>
            <w:shd w:val="clear" w:color="auto" w:fill="000000" w:themeFill="text1"/>
          </w:tcPr>
          <w:p w14:paraId="02DF3B0E" w14:textId="4E6E7F28" w:rsidR="005710D0" w:rsidRPr="00890C88" w:rsidRDefault="00B61444" w:rsidP="00890C88">
            <w:pPr>
              <w:pStyle w:val="Heading1"/>
              <w:outlineLvl w:val="0"/>
            </w:pPr>
            <w:r>
              <w:rPr>
                <w:color w:val="FFFFFF" w:themeColor="background1"/>
              </w:rPr>
              <w:lastRenderedPageBreak/>
              <w:t xml:space="preserve">SUPPLIER </w:t>
            </w:r>
            <w:r w:rsidR="00BB717B">
              <w:rPr>
                <w:color w:val="FFFFFF" w:themeColor="background1"/>
              </w:rPr>
              <w:t>CAPABILTY</w:t>
            </w:r>
          </w:p>
        </w:tc>
      </w:tr>
      <w:tr w:rsidR="00B61444" w:rsidRPr="00DA06CF" w14:paraId="1603F7F6" w14:textId="77777777" w:rsidTr="00501064">
        <w:trPr>
          <w:trHeight w:val="140"/>
        </w:trPr>
        <w:tc>
          <w:tcPr>
            <w:tcW w:w="10201" w:type="dxa"/>
            <w:gridSpan w:val="9"/>
            <w:shd w:val="clear" w:color="auto" w:fill="E7E6E6" w:themeFill="background2"/>
          </w:tcPr>
          <w:p w14:paraId="32B2F23E" w14:textId="3C133DFC" w:rsidR="00B61444" w:rsidRPr="00E03A45" w:rsidRDefault="00B61444" w:rsidP="00733A76">
            <w:pPr>
              <w:pStyle w:val="BodyText"/>
              <w:rPr>
                <w:b/>
                <w:sz w:val="16"/>
                <w:szCs w:val="16"/>
              </w:rPr>
            </w:pPr>
            <w:r w:rsidRPr="00E03A45">
              <w:rPr>
                <w:b/>
                <w:sz w:val="16"/>
                <w:szCs w:val="16"/>
              </w:rPr>
              <w:t>Category of supply – please tick which categories of services / goods you specialise in and can provide to Sigma:</w:t>
            </w:r>
          </w:p>
        </w:tc>
      </w:tr>
      <w:tr w:rsidR="00B61444" w:rsidRPr="00DA06CF" w14:paraId="379DBABC" w14:textId="77777777" w:rsidTr="00501064">
        <w:trPr>
          <w:trHeight w:val="137"/>
        </w:trPr>
        <w:tc>
          <w:tcPr>
            <w:tcW w:w="9351" w:type="dxa"/>
            <w:gridSpan w:val="8"/>
          </w:tcPr>
          <w:p w14:paraId="3DBB2C2F" w14:textId="47B5A184" w:rsidR="00B61444" w:rsidRPr="00B61444" w:rsidRDefault="00B61444" w:rsidP="00733A76">
            <w:pPr>
              <w:pStyle w:val="BodyText"/>
              <w:rPr>
                <w:sz w:val="16"/>
                <w:szCs w:val="16"/>
              </w:rPr>
            </w:pPr>
            <w:r w:rsidRPr="00B61444">
              <w:rPr>
                <w:sz w:val="16"/>
                <w:szCs w:val="16"/>
              </w:rPr>
              <w:t xml:space="preserve">Technology </w:t>
            </w:r>
            <w:r w:rsidR="00001660">
              <w:rPr>
                <w:sz w:val="16"/>
                <w:szCs w:val="16"/>
              </w:rPr>
              <w:t xml:space="preserve">and Communications </w:t>
            </w:r>
            <w:r w:rsidR="00E03A45">
              <w:rPr>
                <w:sz w:val="16"/>
                <w:szCs w:val="16"/>
              </w:rPr>
              <w:t xml:space="preserve">related </w:t>
            </w:r>
            <w:r w:rsidRPr="00B61444">
              <w:rPr>
                <w:sz w:val="16"/>
                <w:szCs w:val="16"/>
              </w:rPr>
              <w:t xml:space="preserve">services (includes </w:t>
            </w:r>
            <w:r w:rsidR="00001660">
              <w:rPr>
                <w:sz w:val="16"/>
                <w:szCs w:val="16"/>
              </w:rPr>
              <w:t xml:space="preserve">telecommunications hardware and service provision, </w:t>
            </w:r>
            <w:r w:rsidRPr="00B61444">
              <w:rPr>
                <w:sz w:val="16"/>
                <w:szCs w:val="16"/>
              </w:rPr>
              <w:t xml:space="preserve">technology consulting, hardware supply / installation, software supply / installation, </w:t>
            </w:r>
            <w:r w:rsidR="00001660">
              <w:rPr>
                <w:sz w:val="16"/>
                <w:szCs w:val="16"/>
              </w:rPr>
              <w:t xml:space="preserve">software / solution </w:t>
            </w:r>
            <w:r w:rsidRPr="00B61444">
              <w:rPr>
                <w:sz w:val="16"/>
                <w:szCs w:val="16"/>
              </w:rPr>
              <w:t>development services, SaaS provision and/or data services and analysis)</w:t>
            </w:r>
          </w:p>
        </w:tc>
        <w:sdt>
          <w:sdtPr>
            <w:rPr>
              <w:sz w:val="16"/>
              <w:szCs w:val="16"/>
            </w:rPr>
            <w:id w:val="1939100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8EEAE33" w14:textId="767BA5C5" w:rsidR="00B61444" w:rsidRPr="00001660" w:rsidRDefault="008776D7" w:rsidP="00501064">
                <w:pPr>
                  <w:pStyle w:val="BodyText"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8776D7" w:rsidRPr="00DA06CF" w14:paraId="7453B962" w14:textId="77777777" w:rsidTr="00501064">
        <w:trPr>
          <w:trHeight w:val="137"/>
        </w:trPr>
        <w:tc>
          <w:tcPr>
            <w:tcW w:w="9351" w:type="dxa"/>
            <w:gridSpan w:val="8"/>
          </w:tcPr>
          <w:p w14:paraId="59562EEC" w14:textId="494B247F" w:rsidR="008776D7" w:rsidRDefault="008776D7" w:rsidP="008776D7">
            <w:pPr>
              <w:pStyle w:val="BodyText"/>
            </w:pPr>
            <w:r w:rsidRPr="00B61444">
              <w:rPr>
                <w:sz w:val="16"/>
                <w:szCs w:val="16"/>
              </w:rPr>
              <w:t xml:space="preserve">Facility </w:t>
            </w:r>
            <w:r>
              <w:rPr>
                <w:sz w:val="16"/>
                <w:szCs w:val="16"/>
              </w:rPr>
              <w:t>management and office services</w:t>
            </w:r>
            <w:r w:rsidRPr="00B61444">
              <w:rPr>
                <w:sz w:val="16"/>
                <w:szCs w:val="16"/>
              </w:rPr>
              <w:t xml:space="preserve"> (includes provision of soft services such as cleaning</w:t>
            </w:r>
            <w:r>
              <w:rPr>
                <w:sz w:val="16"/>
                <w:szCs w:val="16"/>
              </w:rPr>
              <w:t>, fire protection and safety, pest control</w:t>
            </w:r>
            <w:r w:rsidRPr="00B61444">
              <w:rPr>
                <w:sz w:val="16"/>
                <w:szCs w:val="16"/>
              </w:rPr>
              <w:t>, catering</w:t>
            </w:r>
            <w:r>
              <w:rPr>
                <w:sz w:val="16"/>
                <w:szCs w:val="16"/>
              </w:rPr>
              <w:t xml:space="preserve">, </w:t>
            </w:r>
            <w:r w:rsidRPr="00B61444">
              <w:rPr>
                <w:sz w:val="16"/>
                <w:szCs w:val="16"/>
              </w:rPr>
              <w:t>security</w:t>
            </w:r>
            <w:r>
              <w:rPr>
                <w:sz w:val="16"/>
                <w:szCs w:val="16"/>
              </w:rPr>
              <w:t xml:space="preserve">, waste management, </w:t>
            </w:r>
            <w:r w:rsidRPr="00B61444">
              <w:rPr>
                <w:sz w:val="16"/>
                <w:szCs w:val="16"/>
              </w:rPr>
              <w:t xml:space="preserve">hard services such as </w:t>
            </w:r>
            <w:r>
              <w:rPr>
                <w:sz w:val="16"/>
                <w:szCs w:val="16"/>
              </w:rPr>
              <w:t xml:space="preserve">facility or </w:t>
            </w:r>
            <w:r w:rsidRPr="00B61444">
              <w:rPr>
                <w:sz w:val="16"/>
                <w:szCs w:val="16"/>
              </w:rPr>
              <w:t xml:space="preserve">equipment </w:t>
            </w:r>
            <w:r>
              <w:rPr>
                <w:sz w:val="16"/>
                <w:szCs w:val="16"/>
              </w:rPr>
              <w:t xml:space="preserve">design, supply, </w:t>
            </w:r>
            <w:r w:rsidRPr="00B61444">
              <w:rPr>
                <w:sz w:val="16"/>
                <w:szCs w:val="16"/>
              </w:rPr>
              <w:t>operation / installation, repair and maintenance</w:t>
            </w:r>
            <w:r>
              <w:rPr>
                <w:sz w:val="16"/>
                <w:szCs w:val="16"/>
              </w:rPr>
              <w:t xml:space="preserve"> and office services and consumables such as stationery, milk supply etc.</w:t>
            </w:r>
            <w:r w:rsidRPr="00B61444">
              <w:rPr>
                <w:sz w:val="16"/>
                <w:szCs w:val="16"/>
              </w:rPr>
              <w:t>)</w:t>
            </w:r>
          </w:p>
        </w:tc>
        <w:sdt>
          <w:sdtPr>
            <w:rPr>
              <w:sz w:val="16"/>
              <w:szCs w:val="16"/>
            </w:rPr>
            <w:id w:val="-1996406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911A0D4" w14:textId="44E306D7" w:rsidR="008776D7" w:rsidRPr="00001660" w:rsidRDefault="008776D7" w:rsidP="00501064">
                <w:pPr>
                  <w:pStyle w:val="BodyText"/>
                  <w:jc w:val="center"/>
                  <w:rPr>
                    <w:sz w:val="16"/>
                    <w:szCs w:val="16"/>
                  </w:rPr>
                </w:pPr>
                <w:r w:rsidRPr="005A0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8776D7" w:rsidRPr="00DA06CF" w14:paraId="39CDE3E1" w14:textId="77777777" w:rsidTr="00501064">
        <w:trPr>
          <w:trHeight w:val="137"/>
        </w:trPr>
        <w:tc>
          <w:tcPr>
            <w:tcW w:w="9351" w:type="dxa"/>
            <w:gridSpan w:val="8"/>
          </w:tcPr>
          <w:p w14:paraId="21183696" w14:textId="37F79F77" w:rsidR="008776D7" w:rsidRPr="00001660" w:rsidRDefault="008776D7" w:rsidP="008776D7">
            <w:pPr>
              <w:pStyle w:val="BodyText"/>
              <w:rPr>
                <w:sz w:val="16"/>
                <w:szCs w:val="16"/>
              </w:rPr>
            </w:pPr>
            <w:r w:rsidRPr="00001660">
              <w:rPr>
                <w:sz w:val="16"/>
                <w:szCs w:val="16"/>
              </w:rPr>
              <w:t>Marketing, media and advertising services (includes advertising / promotion / campaign services, printing and distribution for B2B or B2C marketing initiatives, local area marketing services)</w:t>
            </w:r>
          </w:p>
        </w:tc>
        <w:sdt>
          <w:sdtPr>
            <w:rPr>
              <w:sz w:val="16"/>
              <w:szCs w:val="16"/>
            </w:rPr>
            <w:id w:val="-1458327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AFBD2AC" w14:textId="3AF23403" w:rsidR="008776D7" w:rsidRPr="00001660" w:rsidRDefault="008776D7" w:rsidP="00501064">
                <w:pPr>
                  <w:pStyle w:val="BodyText"/>
                  <w:jc w:val="center"/>
                  <w:rPr>
                    <w:sz w:val="16"/>
                    <w:szCs w:val="16"/>
                  </w:rPr>
                </w:pPr>
                <w:r w:rsidRPr="005A0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8776D7" w:rsidRPr="00DA06CF" w14:paraId="25C63C72" w14:textId="77777777" w:rsidTr="00501064">
        <w:trPr>
          <w:trHeight w:val="137"/>
        </w:trPr>
        <w:tc>
          <w:tcPr>
            <w:tcW w:w="9351" w:type="dxa"/>
            <w:gridSpan w:val="8"/>
          </w:tcPr>
          <w:p w14:paraId="72EB0CB5" w14:textId="026AD568" w:rsidR="008776D7" w:rsidRPr="00001660" w:rsidRDefault="008776D7" w:rsidP="008776D7">
            <w:pPr>
              <w:pStyle w:val="BodyText"/>
              <w:rPr>
                <w:sz w:val="16"/>
                <w:szCs w:val="16"/>
              </w:rPr>
            </w:pPr>
            <w:r w:rsidRPr="00001660">
              <w:rPr>
                <w:sz w:val="16"/>
                <w:szCs w:val="16"/>
              </w:rPr>
              <w:t>Professional services (includes legal, accounting, insurance brokerage and advice, management consultancy / advisory services, financial, industry advisory, employment advisory, auditing, specialist engineering, technical advisory)</w:t>
            </w:r>
          </w:p>
        </w:tc>
        <w:sdt>
          <w:sdtPr>
            <w:rPr>
              <w:sz w:val="16"/>
              <w:szCs w:val="16"/>
            </w:rPr>
            <w:id w:val="-243035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AAC0EF3" w14:textId="6D8DB161" w:rsidR="008776D7" w:rsidRPr="00001660" w:rsidRDefault="008776D7" w:rsidP="00501064">
                <w:pPr>
                  <w:pStyle w:val="BodyText"/>
                  <w:jc w:val="center"/>
                  <w:rPr>
                    <w:sz w:val="16"/>
                    <w:szCs w:val="16"/>
                  </w:rPr>
                </w:pPr>
                <w:r w:rsidRPr="005A0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8776D7" w:rsidRPr="00DA06CF" w14:paraId="1D92AFF5" w14:textId="77777777" w:rsidTr="00501064">
        <w:trPr>
          <w:trHeight w:val="137"/>
        </w:trPr>
        <w:tc>
          <w:tcPr>
            <w:tcW w:w="9351" w:type="dxa"/>
            <w:gridSpan w:val="8"/>
          </w:tcPr>
          <w:p w14:paraId="5E2D041B" w14:textId="7E869F04" w:rsidR="008776D7" w:rsidRPr="00001660" w:rsidRDefault="008776D7" w:rsidP="008776D7">
            <w:pPr>
              <w:pStyle w:val="BodyText"/>
              <w:rPr>
                <w:sz w:val="16"/>
                <w:szCs w:val="16"/>
              </w:rPr>
            </w:pPr>
            <w:r w:rsidRPr="00001660">
              <w:rPr>
                <w:sz w:val="16"/>
                <w:szCs w:val="16"/>
              </w:rPr>
              <w:t xml:space="preserve">Utilities (includes </w:t>
            </w:r>
            <w:r>
              <w:rPr>
                <w:sz w:val="16"/>
                <w:szCs w:val="16"/>
              </w:rPr>
              <w:t>gas</w:t>
            </w:r>
            <w:r w:rsidRPr="00001660">
              <w:rPr>
                <w:sz w:val="16"/>
                <w:szCs w:val="16"/>
              </w:rPr>
              <w:t>, electricity, water)</w:t>
            </w:r>
          </w:p>
        </w:tc>
        <w:sdt>
          <w:sdtPr>
            <w:rPr>
              <w:sz w:val="16"/>
              <w:szCs w:val="16"/>
            </w:rPr>
            <w:id w:val="-541822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00366FD" w14:textId="2585DD16" w:rsidR="008776D7" w:rsidRPr="00001660" w:rsidRDefault="008776D7" w:rsidP="00501064">
                <w:pPr>
                  <w:pStyle w:val="BodyText"/>
                  <w:jc w:val="center"/>
                  <w:rPr>
                    <w:sz w:val="16"/>
                    <w:szCs w:val="16"/>
                  </w:rPr>
                </w:pPr>
                <w:r w:rsidRPr="005A0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8776D7" w:rsidRPr="00DA06CF" w14:paraId="2C8FA7BA" w14:textId="77777777" w:rsidTr="00501064">
        <w:trPr>
          <w:trHeight w:val="137"/>
        </w:trPr>
        <w:tc>
          <w:tcPr>
            <w:tcW w:w="9351" w:type="dxa"/>
            <w:gridSpan w:val="8"/>
          </w:tcPr>
          <w:p w14:paraId="528D495A" w14:textId="51AC3282" w:rsidR="008776D7" w:rsidRPr="00001660" w:rsidRDefault="008776D7" w:rsidP="008776D7">
            <w:pPr>
              <w:pStyle w:val="BodyText"/>
              <w:rPr>
                <w:sz w:val="16"/>
                <w:szCs w:val="16"/>
              </w:rPr>
            </w:pPr>
            <w:r w:rsidRPr="00001660">
              <w:rPr>
                <w:sz w:val="16"/>
                <w:szCs w:val="16"/>
              </w:rPr>
              <w:t>Corporate, Travel management</w:t>
            </w:r>
            <w:r>
              <w:rPr>
                <w:sz w:val="16"/>
                <w:szCs w:val="16"/>
              </w:rPr>
              <w:t xml:space="preserve"> and</w:t>
            </w:r>
            <w:r w:rsidRPr="00001660">
              <w:rPr>
                <w:sz w:val="16"/>
                <w:szCs w:val="16"/>
              </w:rPr>
              <w:t xml:space="preserve"> Fleet management (includes </w:t>
            </w:r>
            <w:r>
              <w:rPr>
                <w:sz w:val="16"/>
                <w:szCs w:val="16"/>
              </w:rPr>
              <w:t xml:space="preserve">insurance services, </w:t>
            </w:r>
            <w:r w:rsidRPr="00001660">
              <w:rPr>
                <w:sz w:val="16"/>
                <w:szCs w:val="16"/>
              </w:rPr>
              <w:t>travel booking and management services</w:t>
            </w:r>
            <w:r>
              <w:rPr>
                <w:sz w:val="16"/>
                <w:szCs w:val="16"/>
              </w:rPr>
              <w:t>, fleet management services)</w:t>
            </w:r>
          </w:p>
        </w:tc>
        <w:sdt>
          <w:sdtPr>
            <w:rPr>
              <w:sz w:val="16"/>
              <w:szCs w:val="16"/>
            </w:rPr>
            <w:id w:val="922680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109B5C9" w14:textId="626D8544" w:rsidR="008776D7" w:rsidRPr="00001660" w:rsidRDefault="008776D7" w:rsidP="00501064">
                <w:pPr>
                  <w:pStyle w:val="BodyText"/>
                  <w:jc w:val="center"/>
                  <w:rPr>
                    <w:sz w:val="16"/>
                    <w:szCs w:val="16"/>
                  </w:rPr>
                </w:pPr>
                <w:r w:rsidRPr="005A0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8776D7" w:rsidRPr="00DA06CF" w14:paraId="589452CF" w14:textId="77777777" w:rsidTr="00501064">
        <w:trPr>
          <w:trHeight w:val="310"/>
        </w:trPr>
        <w:tc>
          <w:tcPr>
            <w:tcW w:w="9351" w:type="dxa"/>
            <w:gridSpan w:val="8"/>
          </w:tcPr>
          <w:p w14:paraId="1E5EA9E9" w14:textId="62042332" w:rsidR="008776D7" w:rsidRPr="00001660" w:rsidRDefault="008776D7" w:rsidP="008776D7">
            <w:pPr>
              <w:pStyle w:val="BodyText"/>
              <w:rPr>
                <w:sz w:val="16"/>
                <w:szCs w:val="16"/>
              </w:rPr>
            </w:pPr>
            <w:r w:rsidRPr="00001660">
              <w:rPr>
                <w:sz w:val="16"/>
                <w:szCs w:val="16"/>
              </w:rPr>
              <w:t>Freight</w:t>
            </w:r>
            <w:r>
              <w:rPr>
                <w:sz w:val="16"/>
                <w:szCs w:val="16"/>
              </w:rPr>
              <w:t>, t</w:t>
            </w:r>
            <w:r w:rsidRPr="00001660">
              <w:rPr>
                <w:sz w:val="16"/>
                <w:szCs w:val="16"/>
              </w:rPr>
              <w:t>ransport</w:t>
            </w:r>
            <w:r>
              <w:rPr>
                <w:sz w:val="16"/>
                <w:szCs w:val="16"/>
              </w:rPr>
              <w:t xml:space="preserve"> and packaging</w:t>
            </w:r>
            <w:r w:rsidRPr="00001660">
              <w:rPr>
                <w:sz w:val="16"/>
                <w:szCs w:val="16"/>
              </w:rPr>
              <w:t xml:space="preserve"> (includes road freight and logistics services</w:t>
            </w:r>
            <w:r>
              <w:rPr>
                <w:sz w:val="16"/>
                <w:szCs w:val="16"/>
              </w:rPr>
              <w:t>, warehousing packaging goods, consumables and services</w:t>
            </w:r>
            <w:r w:rsidRPr="00001660">
              <w:rPr>
                <w:sz w:val="16"/>
                <w:szCs w:val="16"/>
              </w:rPr>
              <w:t>)</w:t>
            </w:r>
          </w:p>
        </w:tc>
        <w:sdt>
          <w:sdtPr>
            <w:rPr>
              <w:sz w:val="16"/>
              <w:szCs w:val="16"/>
            </w:rPr>
            <w:id w:val="1027373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D84BEB1" w14:textId="6AF551D2" w:rsidR="008776D7" w:rsidRPr="00001660" w:rsidRDefault="008776D7" w:rsidP="00501064">
                <w:pPr>
                  <w:pStyle w:val="BodyText"/>
                  <w:jc w:val="center"/>
                  <w:rPr>
                    <w:sz w:val="16"/>
                    <w:szCs w:val="16"/>
                  </w:rPr>
                </w:pPr>
                <w:r w:rsidRPr="005A0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8776D7" w:rsidRPr="00DA06CF" w14:paraId="109C3A10" w14:textId="77777777" w:rsidTr="00501064">
        <w:trPr>
          <w:trHeight w:val="310"/>
        </w:trPr>
        <w:tc>
          <w:tcPr>
            <w:tcW w:w="9351" w:type="dxa"/>
            <w:gridSpan w:val="8"/>
          </w:tcPr>
          <w:p w14:paraId="4B9512FD" w14:textId="77777777" w:rsidR="008776D7" w:rsidRDefault="008776D7" w:rsidP="008776D7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 – please specify below:</w:t>
            </w:r>
          </w:p>
          <w:sdt>
            <w:sdtPr>
              <w:rPr>
                <w:rFonts w:cs="Arial"/>
                <w:sz w:val="16"/>
                <w:szCs w:val="16"/>
              </w:rPr>
              <w:id w:val="-1171564214"/>
              <w:placeholder>
                <w:docPart w:val="68CD65CF31104827AF1CD039442FDEB2"/>
              </w:placeholder>
              <w:showingPlcHdr/>
            </w:sdtPr>
            <w:sdtEndPr/>
            <w:sdtContent>
              <w:p w14:paraId="3ADB9E9C" w14:textId="5BB6FF15" w:rsidR="008776D7" w:rsidRPr="008776D7" w:rsidRDefault="008776D7" w:rsidP="008776D7">
                <w:pPr>
                  <w:pStyle w:val="BodyText"/>
                  <w:rPr>
                    <w:rFonts w:cs="Arial"/>
                    <w:sz w:val="16"/>
                    <w:szCs w:val="16"/>
                  </w:rPr>
                </w:pPr>
                <w:r w:rsidRPr="008776D7">
                  <w:rPr>
                    <w:rStyle w:val="PlaceholderText"/>
                    <w:rFonts w:cs="Arial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sdt>
          <w:sdtPr>
            <w:rPr>
              <w:sz w:val="16"/>
              <w:szCs w:val="16"/>
            </w:rPr>
            <w:id w:val="-1063177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16608A09" w14:textId="2CA802D2" w:rsidR="008776D7" w:rsidRPr="00001660" w:rsidRDefault="008776D7" w:rsidP="00501064">
                <w:pPr>
                  <w:pStyle w:val="BodyText"/>
                  <w:jc w:val="center"/>
                  <w:rPr>
                    <w:sz w:val="16"/>
                    <w:szCs w:val="16"/>
                  </w:rPr>
                </w:pPr>
                <w:r w:rsidRPr="005A0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BB717B" w:rsidRPr="00DA06CF" w14:paraId="1A7AA67A" w14:textId="77777777" w:rsidTr="00501064">
        <w:trPr>
          <w:trHeight w:val="310"/>
        </w:trPr>
        <w:tc>
          <w:tcPr>
            <w:tcW w:w="10201" w:type="dxa"/>
            <w:gridSpan w:val="9"/>
            <w:shd w:val="clear" w:color="auto" w:fill="E7E6E6" w:themeFill="background2"/>
          </w:tcPr>
          <w:p w14:paraId="7D64AE2B" w14:textId="2E804A8B" w:rsidR="00BB717B" w:rsidRPr="00BB717B" w:rsidRDefault="00BB717B" w:rsidP="008776D7">
            <w:pPr>
              <w:pStyle w:val="BodyText"/>
              <w:spacing w:before="60" w:after="60"/>
              <w:rPr>
                <w:b/>
                <w:sz w:val="16"/>
                <w:szCs w:val="16"/>
              </w:rPr>
            </w:pPr>
            <w:r w:rsidRPr="00BB717B">
              <w:rPr>
                <w:b/>
                <w:sz w:val="16"/>
                <w:szCs w:val="16"/>
              </w:rPr>
              <w:t>Capability statement – please provide as a separate attached a concise capability statement summarising the key products and services offered by your organisation and in which sectors your organisation does business</w:t>
            </w:r>
          </w:p>
        </w:tc>
      </w:tr>
      <w:tr w:rsidR="00EF0FB3" w:rsidRPr="00DA06CF" w14:paraId="2804F259" w14:textId="77777777" w:rsidTr="00501064">
        <w:trPr>
          <w:trHeight w:val="310"/>
        </w:trPr>
        <w:tc>
          <w:tcPr>
            <w:tcW w:w="10201" w:type="dxa"/>
            <w:gridSpan w:val="9"/>
          </w:tcPr>
          <w:p w14:paraId="27199537" w14:textId="3CF39F18" w:rsidR="00EF0FB3" w:rsidRPr="008776D7" w:rsidRDefault="00EF0FB3" w:rsidP="008776D7">
            <w:pPr>
              <w:pStyle w:val="BodyText"/>
              <w:spacing w:before="60" w:after="60"/>
              <w:rPr>
                <w:sz w:val="16"/>
                <w:szCs w:val="16"/>
              </w:rPr>
            </w:pPr>
            <w:r w:rsidRPr="008776D7">
              <w:rPr>
                <w:sz w:val="16"/>
                <w:szCs w:val="16"/>
              </w:rPr>
              <w:t>Please give details of the following in your statement:</w:t>
            </w:r>
          </w:p>
          <w:p w14:paraId="2EF87D90" w14:textId="77777777" w:rsidR="00EF0FB3" w:rsidRPr="008776D7" w:rsidRDefault="00EF0FB3" w:rsidP="00BB717B">
            <w:pPr>
              <w:pStyle w:val="BodyText"/>
              <w:numPr>
                <w:ilvl w:val="0"/>
                <w:numId w:val="10"/>
              </w:numPr>
              <w:spacing w:before="60" w:after="60"/>
              <w:ind w:left="306" w:hanging="306"/>
              <w:rPr>
                <w:sz w:val="16"/>
                <w:szCs w:val="16"/>
              </w:rPr>
            </w:pPr>
            <w:r w:rsidRPr="008776D7">
              <w:rPr>
                <w:sz w:val="16"/>
                <w:szCs w:val="16"/>
              </w:rPr>
              <w:t>Core competencies, capabilities and areas of expertise;</w:t>
            </w:r>
          </w:p>
          <w:p w14:paraId="55817ED2" w14:textId="767460AB" w:rsidR="00EF0FB3" w:rsidRPr="008776D7" w:rsidRDefault="00EF0FB3" w:rsidP="00BB717B">
            <w:pPr>
              <w:pStyle w:val="BodyText"/>
              <w:numPr>
                <w:ilvl w:val="0"/>
                <w:numId w:val="10"/>
              </w:numPr>
              <w:spacing w:before="60" w:after="60"/>
              <w:ind w:left="306" w:hanging="306"/>
              <w:rPr>
                <w:sz w:val="16"/>
                <w:szCs w:val="16"/>
              </w:rPr>
            </w:pPr>
            <w:r w:rsidRPr="008776D7">
              <w:rPr>
                <w:sz w:val="16"/>
                <w:szCs w:val="16"/>
              </w:rPr>
              <w:t>Value proposition</w:t>
            </w:r>
            <w:r w:rsidR="00890C88" w:rsidRPr="008776D7">
              <w:rPr>
                <w:sz w:val="16"/>
                <w:szCs w:val="16"/>
              </w:rPr>
              <w:t xml:space="preserve"> (including mission and vision statement)</w:t>
            </w:r>
            <w:r w:rsidRPr="008776D7">
              <w:rPr>
                <w:sz w:val="16"/>
                <w:szCs w:val="16"/>
              </w:rPr>
              <w:t>;</w:t>
            </w:r>
          </w:p>
          <w:p w14:paraId="450B0889" w14:textId="77777777" w:rsidR="00EF0FB3" w:rsidRPr="008776D7" w:rsidRDefault="00EF0FB3" w:rsidP="00BB717B">
            <w:pPr>
              <w:pStyle w:val="BodyText"/>
              <w:numPr>
                <w:ilvl w:val="0"/>
                <w:numId w:val="10"/>
              </w:numPr>
              <w:spacing w:before="60" w:after="60"/>
              <w:ind w:left="306" w:hanging="306"/>
              <w:rPr>
                <w:sz w:val="16"/>
                <w:szCs w:val="16"/>
              </w:rPr>
            </w:pPr>
            <w:r w:rsidRPr="008776D7">
              <w:rPr>
                <w:sz w:val="16"/>
                <w:szCs w:val="16"/>
              </w:rPr>
              <w:t>Key differentiators;</w:t>
            </w:r>
          </w:p>
          <w:p w14:paraId="1B9624F5" w14:textId="25620C40" w:rsidR="00EF0FB3" w:rsidRPr="008776D7" w:rsidRDefault="00EF0FB3" w:rsidP="00BB717B">
            <w:pPr>
              <w:pStyle w:val="BodyText"/>
              <w:numPr>
                <w:ilvl w:val="0"/>
                <w:numId w:val="10"/>
              </w:numPr>
              <w:spacing w:before="60" w:after="60"/>
              <w:ind w:left="306" w:hanging="306"/>
              <w:rPr>
                <w:sz w:val="16"/>
                <w:szCs w:val="16"/>
              </w:rPr>
            </w:pPr>
            <w:r w:rsidRPr="008776D7">
              <w:rPr>
                <w:sz w:val="16"/>
                <w:szCs w:val="16"/>
              </w:rPr>
              <w:t>Accreditations, qualifications and certifications;</w:t>
            </w:r>
          </w:p>
          <w:p w14:paraId="499ACBE2" w14:textId="4C2F2B93" w:rsidR="00EF0FB3" w:rsidRPr="008776D7" w:rsidRDefault="00EF0FB3" w:rsidP="00BB717B">
            <w:pPr>
              <w:pStyle w:val="BodyText"/>
              <w:numPr>
                <w:ilvl w:val="0"/>
                <w:numId w:val="10"/>
              </w:numPr>
              <w:spacing w:before="60" w:after="60"/>
              <w:ind w:left="306" w:hanging="306"/>
              <w:rPr>
                <w:sz w:val="16"/>
                <w:szCs w:val="16"/>
              </w:rPr>
            </w:pPr>
            <w:r w:rsidRPr="008776D7">
              <w:rPr>
                <w:sz w:val="16"/>
                <w:szCs w:val="16"/>
              </w:rPr>
              <w:t>Approach to governance, quality, contract and risk management</w:t>
            </w:r>
            <w:r w:rsidR="00890C88" w:rsidRPr="008776D7">
              <w:rPr>
                <w:sz w:val="16"/>
                <w:szCs w:val="16"/>
              </w:rPr>
              <w:t xml:space="preserve"> (including high-level organisation chart)</w:t>
            </w:r>
            <w:r w:rsidRPr="008776D7">
              <w:rPr>
                <w:sz w:val="16"/>
                <w:szCs w:val="16"/>
              </w:rPr>
              <w:t>; and</w:t>
            </w:r>
          </w:p>
          <w:p w14:paraId="431F2AAD" w14:textId="77777777" w:rsidR="000542EF" w:rsidRPr="008776D7" w:rsidRDefault="00EF0FB3" w:rsidP="00BB717B">
            <w:pPr>
              <w:pStyle w:val="BodyText"/>
              <w:numPr>
                <w:ilvl w:val="0"/>
                <w:numId w:val="10"/>
              </w:numPr>
              <w:spacing w:before="60" w:after="60"/>
              <w:ind w:left="306" w:hanging="306"/>
              <w:rPr>
                <w:sz w:val="16"/>
                <w:szCs w:val="16"/>
              </w:rPr>
            </w:pPr>
            <w:r w:rsidRPr="008776D7">
              <w:rPr>
                <w:sz w:val="16"/>
                <w:szCs w:val="16"/>
              </w:rPr>
              <w:t>Major achievements and credentials of your organisation</w:t>
            </w:r>
            <w:r w:rsidR="000542EF" w:rsidRPr="008776D7">
              <w:rPr>
                <w:sz w:val="16"/>
                <w:szCs w:val="16"/>
              </w:rPr>
              <w:t>;</w:t>
            </w:r>
          </w:p>
          <w:p w14:paraId="5BD225E7" w14:textId="287E0338" w:rsidR="00EF0FB3" w:rsidRPr="00DA06CF" w:rsidRDefault="000542EF" w:rsidP="00BB717B">
            <w:pPr>
              <w:pStyle w:val="BodyText"/>
              <w:numPr>
                <w:ilvl w:val="0"/>
                <w:numId w:val="10"/>
              </w:numPr>
              <w:spacing w:before="60" w:after="60"/>
              <w:ind w:left="306" w:hanging="306"/>
            </w:pPr>
            <w:r w:rsidRPr="008776D7">
              <w:rPr>
                <w:sz w:val="16"/>
                <w:szCs w:val="16"/>
              </w:rPr>
              <w:t xml:space="preserve">High-level organisation chart showing </w:t>
            </w:r>
            <w:r w:rsidR="00EF0FB3" w:rsidRPr="008776D7">
              <w:rPr>
                <w:sz w:val="16"/>
                <w:szCs w:val="16"/>
              </w:rPr>
              <w:t>key personnel.</w:t>
            </w:r>
          </w:p>
        </w:tc>
      </w:tr>
      <w:tr w:rsidR="00EF0FB3" w:rsidRPr="00DA06CF" w14:paraId="1BD19DED" w14:textId="77777777" w:rsidTr="00501064">
        <w:trPr>
          <w:trHeight w:val="310"/>
        </w:trPr>
        <w:tc>
          <w:tcPr>
            <w:tcW w:w="10201" w:type="dxa"/>
            <w:gridSpan w:val="9"/>
            <w:shd w:val="clear" w:color="auto" w:fill="E7E6E6" w:themeFill="background2"/>
          </w:tcPr>
          <w:p w14:paraId="56732EA7" w14:textId="17C8C4B2" w:rsidR="00EF0FB3" w:rsidRPr="00890C88" w:rsidRDefault="00BB717B" w:rsidP="00BB717B">
            <w:pPr>
              <w:pStyle w:val="BodyText"/>
              <w:spacing w:before="60" w:after="60"/>
            </w:pPr>
            <w:r w:rsidRPr="00BB717B">
              <w:rPr>
                <w:b/>
                <w:sz w:val="16"/>
                <w:szCs w:val="16"/>
              </w:rPr>
              <w:t>Supply chain relationships</w:t>
            </w:r>
            <w:r>
              <w:t xml:space="preserve"> </w:t>
            </w:r>
          </w:p>
        </w:tc>
      </w:tr>
      <w:tr w:rsidR="005710D0" w:rsidRPr="00DA06CF" w14:paraId="00A90BC0" w14:textId="77777777" w:rsidTr="00501064">
        <w:trPr>
          <w:trHeight w:val="310"/>
        </w:trPr>
        <w:tc>
          <w:tcPr>
            <w:tcW w:w="10201" w:type="dxa"/>
            <w:gridSpan w:val="9"/>
          </w:tcPr>
          <w:p w14:paraId="356862F4" w14:textId="77777777" w:rsidR="005710D0" w:rsidRPr="00BB717B" w:rsidRDefault="005710D0" w:rsidP="00733A76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List any suppliers, sub-tier contractors you have standing contractual arrangements with or propose to enter subcontracts with which may be relevant to the scope of goods / services you propose to supply to Sigma.</w:t>
            </w:r>
          </w:p>
        </w:tc>
      </w:tr>
      <w:tr w:rsidR="00BB717B" w:rsidRPr="00DA06CF" w14:paraId="2A4AFFD8" w14:textId="77777777" w:rsidTr="00501064">
        <w:trPr>
          <w:trHeight w:val="105"/>
        </w:trPr>
        <w:tc>
          <w:tcPr>
            <w:tcW w:w="4962" w:type="dxa"/>
            <w:gridSpan w:val="4"/>
          </w:tcPr>
          <w:p w14:paraId="4CE94C11" w14:textId="1E68FC9E" w:rsidR="00BB717B" w:rsidRPr="00BB717B" w:rsidRDefault="00BB717B" w:rsidP="005710D0">
            <w:pPr>
              <w:rPr>
                <w:rFonts w:ascii="Arial Narrow" w:hAnsi="Arial Narrow"/>
                <w:b/>
                <w:color w:val="000000" w:themeColor="text1"/>
                <w:sz w:val="16"/>
              </w:rPr>
            </w:pPr>
            <w:r w:rsidRPr="00BB717B">
              <w:rPr>
                <w:rFonts w:ascii="Arial Narrow" w:hAnsi="Arial Narrow"/>
                <w:b/>
                <w:color w:val="000000" w:themeColor="text1"/>
                <w:sz w:val="16"/>
              </w:rPr>
              <w:t>Name of supplier</w:t>
            </w:r>
          </w:p>
        </w:tc>
        <w:tc>
          <w:tcPr>
            <w:tcW w:w="5239" w:type="dxa"/>
            <w:gridSpan w:val="5"/>
          </w:tcPr>
          <w:p w14:paraId="703487CF" w14:textId="59EEDCF3" w:rsidR="00BB717B" w:rsidRPr="00BB717B" w:rsidRDefault="00BB717B" w:rsidP="005710D0">
            <w:pPr>
              <w:rPr>
                <w:rFonts w:ascii="Arial Narrow" w:hAnsi="Arial Narrow"/>
                <w:b/>
                <w:color w:val="000000" w:themeColor="text1"/>
                <w:sz w:val="16"/>
              </w:rPr>
            </w:pPr>
            <w:r w:rsidRPr="00BB717B">
              <w:rPr>
                <w:rFonts w:ascii="Arial Narrow" w:hAnsi="Arial Narrow"/>
                <w:b/>
                <w:color w:val="000000" w:themeColor="text1"/>
                <w:sz w:val="16"/>
              </w:rPr>
              <w:t>Brief description of sub-contracted services / goods</w:t>
            </w:r>
          </w:p>
        </w:tc>
      </w:tr>
      <w:tr w:rsidR="00BB717B" w:rsidRPr="00DA06CF" w14:paraId="4A608958" w14:textId="77777777" w:rsidTr="00501064">
        <w:trPr>
          <w:trHeight w:val="105"/>
        </w:trPr>
        <w:tc>
          <w:tcPr>
            <w:tcW w:w="4962" w:type="dxa"/>
            <w:gridSpan w:val="4"/>
          </w:tcPr>
          <w:p w14:paraId="2B6BCF26" w14:textId="77777777" w:rsidR="00BB717B" w:rsidRPr="00DA06CF" w:rsidRDefault="00BB717B" w:rsidP="005710D0">
            <w:pPr>
              <w:rPr>
                <w:rFonts w:ascii="Arial Narrow" w:hAnsi="Arial Narrow"/>
                <w:color w:val="000000" w:themeColor="text1"/>
                <w:sz w:val="16"/>
              </w:rPr>
            </w:pPr>
          </w:p>
        </w:tc>
        <w:tc>
          <w:tcPr>
            <w:tcW w:w="5239" w:type="dxa"/>
            <w:gridSpan w:val="5"/>
          </w:tcPr>
          <w:p w14:paraId="49E752CE" w14:textId="3EE32769" w:rsidR="00BB717B" w:rsidRPr="00DA06CF" w:rsidRDefault="00BB717B" w:rsidP="005710D0">
            <w:pPr>
              <w:rPr>
                <w:rFonts w:ascii="Arial Narrow" w:hAnsi="Arial Narrow"/>
                <w:color w:val="000000" w:themeColor="text1"/>
                <w:sz w:val="16"/>
              </w:rPr>
            </w:pPr>
          </w:p>
        </w:tc>
      </w:tr>
      <w:tr w:rsidR="00BB717B" w:rsidRPr="00DA06CF" w14:paraId="32A2AFFA" w14:textId="77777777" w:rsidTr="00501064">
        <w:trPr>
          <w:trHeight w:val="105"/>
        </w:trPr>
        <w:tc>
          <w:tcPr>
            <w:tcW w:w="4962" w:type="dxa"/>
            <w:gridSpan w:val="4"/>
          </w:tcPr>
          <w:p w14:paraId="3B22BE16" w14:textId="77777777" w:rsidR="00BB717B" w:rsidRPr="00DA06CF" w:rsidRDefault="00BB717B" w:rsidP="005710D0">
            <w:pPr>
              <w:rPr>
                <w:rFonts w:ascii="Arial Narrow" w:hAnsi="Arial Narrow"/>
                <w:color w:val="000000" w:themeColor="text1"/>
                <w:sz w:val="16"/>
              </w:rPr>
            </w:pPr>
          </w:p>
        </w:tc>
        <w:tc>
          <w:tcPr>
            <w:tcW w:w="5239" w:type="dxa"/>
            <w:gridSpan w:val="5"/>
          </w:tcPr>
          <w:p w14:paraId="7481CD02" w14:textId="018DE1F9" w:rsidR="00BB717B" w:rsidRPr="00DA06CF" w:rsidRDefault="00BB717B" w:rsidP="005710D0">
            <w:pPr>
              <w:rPr>
                <w:rFonts w:ascii="Arial Narrow" w:hAnsi="Arial Narrow"/>
                <w:color w:val="000000" w:themeColor="text1"/>
                <w:sz w:val="16"/>
              </w:rPr>
            </w:pPr>
          </w:p>
        </w:tc>
      </w:tr>
      <w:tr w:rsidR="00BB717B" w:rsidRPr="00DA06CF" w14:paraId="5FC33884" w14:textId="77777777" w:rsidTr="00501064">
        <w:trPr>
          <w:trHeight w:val="105"/>
        </w:trPr>
        <w:tc>
          <w:tcPr>
            <w:tcW w:w="4962" w:type="dxa"/>
            <w:gridSpan w:val="4"/>
          </w:tcPr>
          <w:p w14:paraId="72FA25ED" w14:textId="77777777" w:rsidR="00BB717B" w:rsidRPr="00DA06CF" w:rsidRDefault="00BB717B" w:rsidP="005710D0">
            <w:pPr>
              <w:rPr>
                <w:rFonts w:ascii="Arial Narrow" w:hAnsi="Arial Narrow"/>
                <w:color w:val="000000" w:themeColor="text1"/>
                <w:sz w:val="16"/>
              </w:rPr>
            </w:pPr>
          </w:p>
        </w:tc>
        <w:tc>
          <w:tcPr>
            <w:tcW w:w="5239" w:type="dxa"/>
            <w:gridSpan w:val="5"/>
          </w:tcPr>
          <w:p w14:paraId="2645D32D" w14:textId="5E9771EB" w:rsidR="00BB717B" w:rsidRPr="00DA06CF" w:rsidRDefault="00BB717B" w:rsidP="005710D0">
            <w:pPr>
              <w:rPr>
                <w:rFonts w:ascii="Arial Narrow" w:hAnsi="Arial Narrow"/>
                <w:color w:val="000000" w:themeColor="text1"/>
                <w:sz w:val="16"/>
              </w:rPr>
            </w:pPr>
          </w:p>
        </w:tc>
      </w:tr>
      <w:tr w:rsidR="005710D0" w:rsidRPr="00DA06CF" w14:paraId="3098AFC3" w14:textId="77777777" w:rsidTr="00501064">
        <w:trPr>
          <w:trHeight w:hRule="exact" w:val="432"/>
        </w:trPr>
        <w:tc>
          <w:tcPr>
            <w:tcW w:w="10201" w:type="dxa"/>
            <w:gridSpan w:val="9"/>
            <w:shd w:val="clear" w:color="auto" w:fill="E7E6E6" w:themeFill="background2"/>
          </w:tcPr>
          <w:p w14:paraId="6E6194DC" w14:textId="687EEDD8" w:rsidR="005710D0" w:rsidRPr="00890C88" w:rsidRDefault="00BB717B" w:rsidP="00BB717B">
            <w:pPr>
              <w:pStyle w:val="BodyText"/>
              <w:spacing w:before="60" w:after="60"/>
            </w:pPr>
            <w:r>
              <w:rPr>
                <w:b/>
                <w:sz w:val="16"/>
                <w:szCs w:val="16"/>
              </w:rPr>
              <w:t>Direct experience / other key customers (may include past work for Sigma)</w:t>
            </w:r>
          </w:p>
        </w:tc>
      </w:tr>
      <w:tr w:rsidR="005710D0" w:rsidRPr="00DA06CF" w14:paraId="4AD636C4" w14:textId="77777777" w:rsidTr="00501064">
        <w:trPr>
          <w:trHeight w:hRule="exact" w:val="550"/>
        </w:trPr>
        <w:tc>
          <w:tcPr>
            <w:tcW w:w="2977" w:type="dxa"/>
            <w:gridSpan w:val="2"/>
          </w:tcPr>
          <w:p w14:paraId="66DF0AB3" w14:textId="77777777" w:rsidR="005710D0" w:rsidRPr="00BB717B" w:rsidRDefault="005710D0" w:rsidP="00733A76">
            <w:pPr>
              <w:pStyle w:val="BodyText"/>
              <w:rPr>
                <w:b/>
                <w:sz w:val="16"/>
                <w:szCs w:val="16"/>
              </w:rPr>
            </w:pPr>
            <w:r w:rsidRPr="00BB717B">
              <w:rPr>
                <w:b/>
                <w:sz w:val="16"/>
                <w:szCs w:val="16"/>
              </w:rPr>
              <w:t>Goods / Services supplied</w:t>
            </w:r>
          </w:p>
        </w:tc>
        <w:tc>
          <w:tcPr>
            <w:tcW w:w="4252" w:type="dxa"/>
            <w:gridSpan w:val="4"/>
          </w:tcPr>
          <w:p w14:paraId="15AA5517" w14:textId="5E28B94E" w:rsidR="005710D0" w:rsidRPr="00BB717B" w:rsidRDefault="00BB717B" w:rsidP="00733A76">
            <w:pPr>
              <w:pStyle w:val="BodyTex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Customer / </w:t>
            </w:r>
            <w:r w:rsidR="005710D0" w:rsidRPr="00BB717B">
              <w:rPr>
                <w:b/>
                <w:sz w:val="16"/>
                <w:szCs w:val="16"/>
              </w:rPr>
              <w:t>Project / department references (if applicable)</w:t>
            </w:r>
          </w:p>
        </w:tc>
        <w:tc>
          <w:tcPr>
            <w:tcW w:w="1134" w:type="dxa"/>
          </w:tcPr>
          <w:p w14:paraId="428F0196" w14:textId="77777777" w:rsidR="005710D0" w:rsidRPr="00BB717B" w:rsidRDefault="005710D0" w:rsidP="00733A76">
            <w:pPr>
              <w:pStyle w:val="BodyText"/>
              <w:rPr>
                <w:b/>
                <w:sz w:val="16"/>
                <w:szCs w:val="16"/>
              </w:rPr>
            </w:pPr>
            <w:r w:rsidRPr="00BB717B">
              <w:rPr>
                <w:b/>
                <w:sz w:val="16"/>
                <w:szCs w:val="16"/>
              </w:rPr>
              <w:t>Date</w:t>
            </w:r>
          </w:p>
        </w:tc>
        <w:tc>
          <w:tcPr>
            <w:tcW w:w="1838" w:type="dxa"/>
            <w:gridSpan w:val="2"/>
          </w:tcPr>
          <w:p w14:paraId="033CB41C" w14:textId="77777777" w:rsidR="005710D0" w:rsidRPr="00BB717B" w:rsidRDefault="005710D0" w:rsidP="00733A76">
            <w:pPr>
              <w:pStyle w:val="BodyText"/>
              <w:rPr>
                <w:b/>
                <w:sz w:val="16"/>
                <w:szCs w:val="16"/>
              </w:rPr>
            </w:pPr>
            <w:r w:rsidRPr="00BB717B">
              <w:rPr>
                <w:b/>
                <w:sz w:val="16"/>
                <w:szCs w:val="16"/>
              </w:rPr>
              <w:t>Value (AU$)</w:t>
            </w:r>
          </w:p>
        </w:tc>
      </w:tr>
      <w:tr w:rsidR="005710D0" w:rsidRPr="00DA06CF" w14:paraId="68853D74" w14:textId="77777777" w:rsidTr="00501064">
        <w:trPr>
          <w:trHeight w:hRule="exact" w:val="439"/>
        </w:trPr>
        <w:tc>
          <w:tcPr>
            <w:tcW w:w="2977" w:type="dxa"/>
            <w:gridSpan w:val="2"/>
          </w:tcPr>
          <w:p w14:paraId="16FFD792" w14:textId="77777777" w:rsidR="005710D0" w:rsidRPr="00DA06CF" w:rsidRDefault="005710D0" w:rsidP="00733A76">
            <w:pPr>
              <w:pStyle w:val="BodyText"/>
            </w:pPr>
          </w:p>
        </w:tc>
        <w:tc>
          <w:tcPr>
            <w:tcW w:w="4252" w:type="dxa"/>
            <w:gridSpan w:val="4"/>
          </w:tcPr>
          <w:p w14:paraId="6FFDC8C3" w14:textId="77777777" w:rsidR="005710D0" w:rsidRPr="00DA06CF" w:rsidRDefault="005710D0" w:rsidP="00733A76">
            <w:pPr>
              <w:pStyle w:val="BodyText"/>
            </w:pPr>
          </w:p>
        </w:tc>
        <w:tc>
          <w:tcPr>
            <w:tcW w:w="1134" w:type="dxa"/>
          </w:tcPr>
          <w:p w14:paraId="760BE10A" w14:textId="77777777" w:rsidR="005710D0" w:rsidRPr="00DA06CF" w:rsidRDefault="005710D0" w:rsidP="00733A76">
            <w:pPr>
              <w:pStyle w:val="BodyText"/>
            </w:pPr>
          </w:p>
        </w:tc>
        <w:tc>
          <w:tcPr>
            <w:tcW w:w="1838" w:type="dxa"/>
            <w:gridSpan w:val="2"/>
          </w:tcPr>
          <w:p w14:paraId="40C534BE" w14:textId="77777777" w:rsidR="005710D0" w:rsidRPr="00DA06CF" w:rsidRDefault="005710D0" w:rsidP="00733A76">
            <w:pPr>
              <w:pStyle w:val="BodyText"/>
            </w:pPr>
          </w:p>
        </w:tc>
      </w:tr>
      <w:tr w:rsidR="005710D0" w:rsidRPr="00DA06CF" w14:paraId="3F570B5F" w14:textId="77777777" w:rsidTr="00501064">
        <w:trPr>
          <w:trHeight w:hRule="exact" w:val="431"/>
        </w:trPr>
        <w:tc>
          <w:tcPr>
            <w:tcW w:w="2977" w:type="dxa"/>
            <w:gridSpan w:val="2"/>
          </w:tcPr>
          <w:p w14:paraId="5A938293" w14:textId="77777777" w:rsidR="005710D0" w:rsidRPr="00DA06CF" w:rsidRDefault="005710D0" w:rsidP="00733A76">
            <w:pPr>
              <w:pStyle w:val="BodyText"/>
            </w:pPr>
          </w:p>
        </w:tc>
        <w:tc>
          <w:tcPr>
            <w:tcW w:w="4252" w:type="dxa"/>
            <w:gridSpan w:val="4"/>
          </w:tcPr>
          <w:p w14:paraId="68052FC5" w14:textId="77777777" w:rsidR="005710D0" w:rsidRPr="00DA06CF" w:rsidRDefault="005710D0" w:rsidP="00733A76">
            <w:pPr>
              <w:pStyle w:val="BodyText"/>
            </w:pPr>
          </w:p>
        </w:tc>
        <w:tc>
          <w:tcPr>
            <w:tcW w:w="1134" w:type="dxa"/>
          </w:tcPr>
          <w:p w14:paraId="2A0687C3" w14:textId="77777777" w:rsidR="005710D0" w:rsidRPr="00DA06CF" w:rsidRDefault="005710D0" w:rsidP="00733A76">
            <w:pPr>
              <w:pStyle w:val="BodyText"/>
            </w:pPr>
          </w:p>
        </w:tc>
        <w:tc>
          <w:tcPr>
            <w:tcW w:w="1838" w:type="dxa"/>
            <w:gridSpan w:val="2"/>
          </w:tcPr>
          <w:p w14:paraId="57930C98" w14:textId="77777777" w:rsidR="005710D0" w:rsidRPr="00DA06CF" w:rsidRDefault="005710D0" w:rsidP="00733A76">
            <w:pPr>
              <w:pStyle w:val="BodyText"/>
            </w:pPr>
          </w:p>
        </w:tc>
      </w:tr>
      <w:tr w:rsidR="005710D0" w:rsidRPr="00DA06CF" w14:paraId="36392B06" w14:textId="77777777" w:rsidTr="00501064">
        <w:trPr>
          <w:trHeight w:hRule="exact" w:val="423"/>
        </w:trPr>
        <w:tc>
          <w:tcPr>
            <w:tcW w:w="2977" w:type="dxa"/>
            <w:gridSpan w:val="2"/>
          </w:tcPr>
          <w:p w14:paraId="095C016C" w14:textId="77777777" w:rsidR="005710D0" w:rsidRPr="00DA06CF" w:rsidRDefault="005710D0" w:rsidP="00733A76">
            <w:pPr>
              <w:pStyle w:val="BodyText"/>
            </w:pPr>
          </w:p>
        </w:tc>
        <w:tc>
          <w:tcPr>
            <w:tcW w:w="4252" w:type="dxa"/>
            <w:gridSpan w:val="4"/>
          </w:tcPr>
          <w:p w14:paraId="29AF51C5" w14:textId="77777777" w:rsidR="005710D0" w:rsidRPr="00DA06CF" w:rsidRDefault="005710D0" w:rsidP="00733A76">
            <w:pPr>
              <w:pStyle w:val="BodyText"/>
            </w:pPr>
          </w:p>
        </w:tc>
        <w:tc>
          <w:tcPr>
            <w:tcW w:w="1134" w:type="dxa"/>
          </w:tcPr>
          <w:p w14:paraId="45E0BB9F" w14:textId="77777777" w:rsidR="005710D0" w:rsidRPr="00DA06CF" w:rsidRDefault="005710D0" w:rsidP="00733A76">
            <w:pPr>
              <w:pStyle w:val="BodyText"/>
            </w:pPr>
          </w:p>
        </w:tc>
        <w:tc>
          <w:tcPr>
            <w:tcW w:w="1838" w:type="dxa"/>
            <w:gridSpan w:val="2"/>
          </w:tcPr>
          <w:p w14:paraId="598AA06C" w14:textId="77777777" w:rsidR="005710D0" w:rsidRPr="00DA06CF" w:rsidRDefault="005710D0" w:rsidP="00733A76">
            <w:pPr>
              <w:pStyle w:val="BodyText"/>
            </w:pPr>
          </w:p>
        </w:tc>
      </w:tr>
      <w:tr w:rsidR="005710D0" w:rsidRPr="00DA06CF" w14:paraId="631B375F" w14:textId="77777777" w:rsidTr="00501064">
        <w:trPr>
          <w:trHeight w:hRule="exact" w:val="100"/>
        </w:trPr>
        <w:tc>
          <w:tcPr>
            <w:tcW w:w="10201" w:type="dxa"/>
            <w:gridSpan w:val="9"/>
          </w:tcPr>
          <w:p w14:paraId="6961AC48" w14:textId="77777777" w:rsidR="005710D0" w:rsidRPr="00DA06CF" w:rsidRDefault="005710D0" w:rsidP="005710D0">
            <w:pPr>
              <w:rPr>
                <w:rFonts w:ascii="Arial Narrow" w:hAnsi="Arial Narrow"/>
                <w:color w:val="000000" w:themeColor="text1"/>
                <w:sz w:val="16"/>
              </w:rPr>
            </w:pPr>
          </w:p>
        </w:tc>
      </w:tr>
      <w:tr w:rsidR="005710D0" w:rsidRPr="00DA06CF" w14:paraId="2BA9FE13" w14:textId="77777777" w:rsidTr="00501064">
        <w:trPr>
          <w:trHeight w:hRule="exact" w:val="400"/>
        </w:trPr>
        <w:tc>
          <w:tcPr>
            <w:tcW w:w="10201" w:type="dxa"/>
            <w:gridSpan w:val="9"/>
            <w:shd w:val="clear" w:color="auto" w:fill="000000" w:themeFill="text1"/>
          </w:tcPr>
          <w:p w14:paraId="383D887D" w14:textId="13CF1501" w:rsidR="005710D0" w:rsidRPr="00890C88" w:rsidRDefault="00890C88" w:rsidP="00890C88">
            <w:pPr>
              <w:pStyle w:val="Heading1"/>
              <w:outlineLvl w:val="0"/>
            </w:pPr>
            <w:r w:rsidRPr="00BB717B">
              <w:rPr>
                <w:color w:val="FFFFFF" w:themeColor="background1"/>
              </w:rPr>
              <w:t xml:space="preserve">THIS PART OF </w:t>
            </w:r>
            <w:r w:rsidR="005710D0" w:rsidRPr="00BB717B">
              <w:rPr>
                <w:color w:val="FFFFFF" w:themeColor="background1"/>
              </w:rPr>
              <w:t>QUESTIONNAIRE COMPLETED BY</w:t>
            </w:r>
          </w:p>
        </w:tc>
      </w:tr>
      <w:tr w:rsidR="005710D0" w:rsidRPr="00DA06CF" w14:paraId="1D9B493A" w14:textId="77777777" w:rsidTr="00501064">
        <w:trPr>
          <w:trHeight w:hRule="exact" w:val="600"/>
        </w:trPr>
        <w:tc>
          <w:tcPr>
            <w:tcW w:w="1275" w:type="dxa"/>
            <w:shd w:val="clear" w:color="auto" w:fill="DEEAF6" w:themeFill="accent5" w:themeFillTint="33"/>
          </w:tcPr>
          <w:p w14:paraId="3384F080" w14:textId="77777777" w:rsidR="005710D0" w:rsidRPr="00BB717B" w:rsidRDefault="005710D0" w:rsidP="00890C88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Name:</w:t>
            </w:r>
          </w:p>
        </w:tc>
        <w:tc>
          <w:tcPr>
            <w:tcW w:w="3403" w:type="dxa"/>
            <w:gridSpan w:val="2"/>
            <w:shd w:val="clear" w:color="auto" w:fill="DEEAF6" w:themeFill="accent5" w:themeFillTint="33"/>
          </w:tcPr>
          <w:p w14:paraId="0E0B30ED" w14:textId="77777777" w:rsidR="005710D0" w:rsidRPr="00BB717B" w:rsidRDefault="005710D0" w:rsidP="00890C88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DEEAF6" w:themeFill="accent5" w:themeFillTint="33"/>
          </w:tcPr>
          <w:p w14:paraId="5E60A014" w14:textId="77777777" w:rsidR="005710D0" w:rsidRPr="00BB717B" w:rsidRDefault="005710D0" w:rsidP="00890C88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Signature:</w:t>
            </w:r>
          </w:p>
        </w:tc>
        <w:tc>
          <w:tcPr>
            <w:tcW w:w="4389" w:type="dxa"/>
            <w:gridSpan w:val="4"/>
            <w:shd w:val="clear" w:color="auto" w:fill="DEEAF6" w:themeFill="accent5" w:themeFillTint="33"/>
          </w:tcPr>
          <w:p w14:paraId="3BEA1102" w14:textId="77777777" w:rsidR="005710D0" w:rsidRPr="00BB717B" w:rsidRDefault="005710D0" w:rsidP="00890C88">
            <w:pPr>
              <w:pStyle w:val="BodyText"/>
              <w:rPr>
                <w:sz w:val="16"/>
                <w:szCs w:val="16"/>
              </w:rPr>
            </w:pPr>
          </w:p>
        </w:tc>
      </w:tr>
      <w:tr w:rsidR="005710D0" w:rsidRPr="00DA06CF" w14:paraId="6DFA7CE5" w14:textId="77777777" w:rsidTr="00501064">
        <w:trPr>
          <w:trHeight w:hRule="exact" w:val="704"/>
        </w:trPr>
        <w:tc>
          <w:tcPr>
            <w:tcW w:w="1275" w:type="dxa"/>
            <w:shd w:val="clear" w:color="auto" w:fill="DEEAF6" w:themeFill="accent5" w:themeFillTint="33"/>
          </w:tcPr>
          <w:p w14:paraId="69550531" w14:textId="77777777" w:rsidR="005710D0" w:rsidRPr="00BB717B" w:rsidRDefault="005710D0" w:rsidP="00890C88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Position:</w:t>
            </w:r>
          </w:p>
        </w:tc>
        <w:tc>
          <w:tcPr>
            <w:tcW w:w="3403" w:type="dxa"/>
            <w:gridSpan w:val="2"/>
            <w:shd w:val="clear" w:color="auto" w:fill="DEEAF6" w:themeFill="accent5" w:themeFillTint="33"/>
          </w:tcPr>
          <w:p w14:paraId="7DB521CE" w14:textId="77777777" w:rsidR="005710D0" w:rsidRPr="00BB717B" w:rsidRDefault="005710D0" w:rsidP="00890C88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DEEAF6" w:themeFill="accent5" w:themeFillTint="33"/>
          </w:tcPr>
          <w:p w14:paraId="28DEE974" w14:textId="77777777" w:rsidR="005710D0" w:rsidRPr="00BB717B" w:rsidRDefault="005710D0" w:rsidP="00890C88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Date:</w:t>
            </w:r>
          </w:p>
        </w:tc>
        <w:tc>
          <w:tcPr>
            <w:tcW w:w="4389" w:type="dxa"/>
            <w:gridSpan w:val="4"/>
            <w:shd w:val="clear" w:color="auto" w:fill="DEEAF6" w:themeFill="accent5" w:themeFillTint="33"/>
          </w:tcPr>
          <w:p w14:paraId="0AAEC64F" w14:textId="77777777" w:rsidR="005710D0" w:rsidRPr="00BB717B" w:rsidRDefault="005710D0" w:rsidP="00890C88">
            <w:pPr>
              <w:pStyle w:val="BodyText"/>
              <w:rPr>
                <w:sz w:val="16"/>
                <w:szCs w:val="16"/>
              </w:rPr>
            </w:pPr>
          </w:p>
        </w:tc>
      </w:tr>
      <w:tr w:rsidR="005710D0" w:rsidRPr="00DA06CF" w14:paraId="481D3064" w14:textId="77777777" w:rsidTr="00501064">
        <w:trPr>
          <w:trHeight w:hRule="exact" w:val="200"/>
        </w:trPr>
        <w:tc>
          <w:tcPr>
            <w:tcW w:w="10201" w:type="dxa"/>
            <w:gridSpan w:val="9"/>
          </w:tcPr>
          <w:p w14:paraId="3D963FDF" w14:textId="77777777" w:rsidR="005710D0" w:rsidRPr="00DA06CF" w:rsidRDefault="005710D0" w:rsidP="005710D0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22D65920" w14:textId="77777777" w:rsidR="0000719F" w:rsidRDefault="0000719F" w:rsidP="005710D0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1425F094" w14:textId="5BCF9C81" w:rsidR="0000719F" w:rsidRPr="00DA06CF" w:rsidRDefault="00BB717B" w:rsidP="00890C88">
      <w:pPr>
        <w:pStyle w:val="MELegal1"/>
      </w:pPr>
      <w:r>
        <w:lastRenderedPageBreak/>
        <w:t xml:space="preserve">SECTION TWO - </w:t>
      </w:r>
      <w:r w:rsidR="0000719F" w:rsidRPr="00DA06CF">
        <w:t>FINANC</w:t>
      </w:r>
      <w:r w:rsidR="0000719F">
        <w:t xml:space="preserve">IAL </w:t>
      </w:r>
      <w:r>
        <w:t xml:space="preserve">AND REGISTRATION </w:t>
      </w:r>
      <w:r w:rsidR="0000719F">
        <w:t>INFORMATION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2126"/>
        <w:gridCol w:w="567"/>
        <w:gridCol w:w="1419"/>
        <w:gridCol w:w="90"/>
        <w:gridCol w:w="192"/>
        <w:gridCol w:w="283"/>
        <w:gridCol w:w="426"/>
        <w:gridCol w:w="916"/>
        <w:gridCol w:w="926"/>
        <w:gridCol w:w="272"/>
        <w:gridCol w:w="794"/>
        <w:gridCol w:w="1201"/>
      </w:tblGrid>
      <w:tr w:rsidR="0000719F" w:rsidRPr="00DA06CF" w14:paraId="070A75BE" w14:textId="77777777" w:rsidTr="00492EC5">
        <w:trPr>
          <w:jc w:val="center"/>
        </w:trPr>
        <w:tc>
          <w:tcPr>
            <w:tcW w:w="10200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0000" w:themeFill="text1"/>
            <w:hideMark/>
          </w:tcPr>
          <w:p w14:paraId="0E8B09FA" w14:textId="0FEFA86D" w:rsidR="0000719F" w:rsidRPr="00890C88" w:rsidRDefault="0000719F" w:rsidP="00890C88">
            <w:pPr>
              <w:pStyle w:val="Heading1"/>
            </w:pPr>
            <w:r w:rsidRPr="00BB717B">
              <w:rPr>
                <w:color w:val="FFFFFF" w:themeColor="background1"/>
              </w:rPr>
              <w:t>PRICING/TERM INFORMATION</w:t>
            </w:r>
          </w:p>
        </w:tc>
      </w:tr>
      <w:tr w:rsidR="0000719F" w:rsidRPr="00DA06CF" w14:paraId="7C29197A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3753BD29" w14:textId="22A1554E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 xml:space="preserve">Is your </w:t>
            </w:r>
            <w:r w:rsidR="009C32A0">
              <w:rPr>
                <w:sz w:val="16"/>
                <w:szCs w:val="16"/>
              </w:rPr>
              <w:t xml:space="preserve">initial </w:t>
            </w:r>
            <w:r w:rsidRPr="00BB717B">
              <w:rPr>
                <w:sz w:val="16"/>
                <w:szCs w:val="16"/>
              </w:rPr>
              <w:t xml:space="preserve">offer to supply the goods and/or services </w:t>
            </w:r>
            <w:r w:rsidR="001D4A47" w:rsidRPr="00BB717B">
              <w:rPr>
                <w:sz w:val="16"/>
                <w:szCs w:val="16"/>
              </w:rPr>
              <w:t xml:space="preserve">likely to be </w:t>
            </w:r>
            <w:r w:rsidRPr="00BB717B">
              <w:rPr>
                <w:sz w:val="16"/>
                <w:szCs w:val="16"/>
              </w:rPr>
              <w:t>greater than $</w:t>
            </w:r>
            <w:r w:rsidR="001D4A47" w:rsidRPr="00BB717B">
              <w:rPr>
                <w:sz w:val="16"/>
                <w:szCs w:val="16"/>
              </w:rPr>
              <w:t>750,000</w:t>
            </w:r>
            <w:r w:rsidRPr="00BB717B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228C9E25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B717B">
              <w:rPr>
                <w:sz w:val="16"/>
                <w:szCs w:val="16"/>
              </w:rPr>
              <w:instrText xml:space="preserve"> FORMCHECKBOX </w:instrText>
            </w:r>
            <w:r w:rsidR="00220EED">
              <w:rPr>
                <w:sz w:val="16"/>
                <w:szCs w:val="16"/>
              </w:rPr>
            </w:r>
            <w:r w:rsidR="00220EED">
              <w:rPr>
                <w:sz w:val="16"/>
                <w:szCs w:val="16"/>
              </w:rPr>
              <w:fldChar w:fldCharType="separate"/>
            </w:r>
            <w:r w:rsidRPr="00BB717B">
              <w:rPr>
                <w:sz w:val="16"/>
                <w:szCs w:val="16"/>
              </w:rPr>
              <w:fldChar w:fldCharType="end"/>
            </w:r>
            <w:r w:rsidRPr="00BB717B">
              <w:rPr>
                <w:sz w:val="16"/>
                <w:szCs w:val="16"/>
              </w:rPr>
              <w:t xml:space="preserve"> Yes</w:t>
            </w: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079BB987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717B">
              <w:rPr>
                <w:sz w:val="16"/>
                <w:szCs w:val="16"/>
              </w:rPr>
              <w:instrText xml:space="preserve"> FORMCHECKBOX </w:instrText>
            </w:r>
            <w:r w:rsidR="00220EED">
              <w:rPr>
                <w:sz w:val="16"/>
                <w:szCs w:val="16"/>
              </w:rPr>
            </w:r>
            <w:r w:rsidR="00220EED">
              <w:rPr>
                <w:sz w:val="16"/>
                <w:szCs w:val="16"/>
              </w:rPr>
              <w:fldChar w:fldCharType="separate"/>
            </w:r>
            <w:r w:rsidRPr="00BB717B">
              <w:rPr>
                <w:sz w:val="16"/>
                <w:szCs w:val="16"/>
              </w:rPr>
              <w:fldChar w:fldCharType="end"/>
            </w:r>
            <w:r w:rsidRPr="00BB717B">
              <w:rPr>
                <w:sz w:val="16"/>
                <w:szCs w:val="16"/>
              </w:rPr>
              <w:t xml:space="preserve"> No</w:t>
            </w:r>
          </w:p>
        </w:tc>
      </w:tr>
      <w:tr w:rsidR="0000719F" w:rsidRPr="00DA06CF" w14:paraId="3E2415D6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4FC34851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Is the proposed contract term for the delivery of goods and/or services greater than 12 months</w:t>
            </w:r>
          </w:p>
        </w:tc>
        <w:tc>
          <w:tcPr>
            <w:tcW w:w="2268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11BA33F4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717B">
              <w:rPr>
                <w:sz w:val="16"/>
                <w:szCs w:val="16"/>
              </w:rPr>
              <w:instrText xml:space="preserve"> FORMCHECKBOX </w:instrText>
            </w:r>
            <w:r w:rsidR="00220EED">
              <w:rPr>
                <w:sz w:val="16"/>
                <w:szCs w:val="16"/>
              </w:rPr>
            </w:r>
            <w:r w:rsidR="00220EED">
              <w:rPr>
                <w:sz w:val="16"/>
                <w:szCs w:val="16"/>
              </w:rPr>
              <w:fldChar w:fldCharType="separate"/>
            </w:r>
            <w:r w:rsidRPr="00BB717B">
              <w:rPr>
                <w:sz w:val="16"/>
                <w:szCs w:val="16"/>
              </w:rPr>
              <w:fldChar w:fldCharType="end"/>
            </w:r>
            <w:r w:rsidRPr="00BB717B">
              <w:rPr>
                <w:sz w:val="16"/>
                <w:szCs w:val="16"/>
              </w:rPr>
              <w:t xml:space="preserve"> Yes</w:t>
            </w: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2F67DA07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717B">
              <w:rPr>
                <w:sz w:val="16"/>
                <w:szCs w:val="16"/>
              </w:rPr>
              <w:instrText xml:space="preserve"> FORMCHECKBOX </w:instrText>
            </w:r>
            <w:r w:rsidR="00220EED">
              <w:rPr>
                <w:sz w:val="16"/>
                <w:szCs w:val="16"/>
              </w:rPr>
            </w:r>
            <w:r w:rsidR="00220EED">
              <w:rPr>
                <w:sz w:val="16"/>
                <w:szCs w:val="16"/>
              </w:rPr>
              <w:fldChar w:fldCharType="separate"/>
            </w:r>
            <w:r w:rsidRPr="00BB717B">
              <w:rPr>
                <w:sz w:val="16"/>
                <w:szCs w:val="16"/>
              </w:rPr>
              <w:fldChar w:fldCharType="end"/>
            </w:r>
            <w:r w:rsidRPr="00BB717B">
              <w:rPr>
                <w:sz w:val="16"/>
                <w:szCs w:val="16"/>
              </w:rPr>
              <w:t xml:space="preserve"> No</w:t>
            </w:r>
          </w:p>
        </w:tc>
      </w:tr>
      <w:tr w:rsidR="0000719F" w:rsidRPr="00DA06CF" w14:paraId="6D7F0A28" w14:textId="77777777" w:rsidTr="00492EC5">
        <w:trPr>
          <w:jc w:val="center"/>
        </w:trPr>
        <w:tc>
          <w:tcPr>
            <w:tcW w:w="10200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0000" w:themeFill="text1"/>
            <w:hideMark/>
          </w:tcPr>
          <w:p w14:paraId="00919EA0" w14:textId="35332D84" w:rsidR="0000719F" w:rsidRPr="00DA06CF" w:rsidRDefault="0000719F" w:rsidP="00890C88">
            <w:pPr>
              <w:pStyle w:val="Heading1"/>
            </w:pPr>
            <w:r w:rsidRPr="00BB717B">
              <w:rPr>
                <w:color w:val="FFFFFF" w:themeColor="background1"/>
              </w:rPr>
              <w:t xml:space="preserve">GENERAL </w:t>
            </w:r>
            <w:r w:rsidR="009C32A0">
              <w:rPr>
                <w:color w:val="FFFFFF" w:themeColor="background1"/>
              </w:rPr>
              <w:t xml:space="preserve">FINANCIAL </w:t>
            </w:r>
            <w:r w:rsidRPr="00BB717B">
              <w:rPr>
                <w:color w:val="FFFFFF" w:themeColor="background1"/>
              </w:rPr>
              <w:t>INFORMATION</w:t>
            </w:r>
          </w:p>
        </w:tc>
      </w:tr>
      <w:tr w:rsidR="0000719F" w:rsidRPr="00DA06CF" w14:paraId="03122026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3DB59CEA" w14:textId="49AD7628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 xml:space="preserve">What is </w:t>
            </w:r>
            <w:r w:rsidR="00890C88" w:rsidRPr="00BB717B">
              <w:rPr>
                <w:sz w:val="16"/>
                <w:szCs w:val="16"/>
              </w:rPr>
              <w:t>your organisation’s</w:t>
            </w:r>
            <w:r w:rsidRPr="00BB717B">
              <w:rPr>
                <w:sz w:val="16"/>
                <w:szCs w:val="16"/>
              </w:rPr>
              <w:t xml:space="preserve"> annual turnover</w:t>
            </w:r>
          </w:p>
        </w:tc>
        <w:bookmarkStart w:id="1" w:name="Text18"/>
        <w:tc>
          <w:tcPr>
            <w:tcW w:w="4535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7B51901A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BB717B">
              <w:rPr>
                <w:sz w:val="16"/>
                <w:szCs w:val="16"/>
              </w:rPr>
              <w:instrText xml:space="preserve"> FORMTEXT </w:instrText>
            </w:r>
            <w:r w:rsidRPr="00BB717B">
              <w:rPr>
                <w:sz w:val="16"/>
                <w:szCs w:val="16"/>
              </w:rPr>
            </w:r>
            <w:r w:rsidRPr="00BB717B">
              <w:rPr>
                <w:sz w:val="16"/>
                <w:szCs w:val="16"/>
              </w:rPr>
              <w:fldChar w:fldCharType="separate"/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sz w:val="16"/>
                <w:szCs w:val="16"/>
              </w:rPr>
              <w:fldChar w:fldCharType="end"/>
            </w:r>
            <w:bookmarkEnd w:id="1"/>
          </w:p>
        </w:tc>
      </w:tr>
      <w:tr w:rsidR="009C32A0" w:rsidRPr="00DA06CF" w14:paraId="31D49D1E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2DF877" w14:textId="3B521A91" w:rsidR="009C32A0" w:rsidRPr="00BB717B" w:rsidRDefault="009C32A0" w:rsidP="000E3EC1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employees</w:t>
            </w:r>
          </w:p>
        </w:tc>
        <w:tc>
          <w:tcPr>
            <w:tcW w:w="2268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A1AAE5" w14:textId="0D2EB90E" w:rsidR="009C32A0" w:rsidRPr="00BB717B" w:rsidRDefault="009C32A0" w:rsidP="000E3EC1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Australia: </w:t>
            </w:r>
            <w:r w:rsidRPr="00BB717B">
              <w:rPr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BB717B">
              <w:rPr>
                <w:sz w:val="16"/>
                <w:szCs w:val="16"/>
              </w:rPr>
              <w:instrText xml:space="preserve"> FORMTEXT </w:instrText>
            </w:r>
            <w:r w:rsidRPr="00BB717B">
              <w:rPr>
                <w:sz w:val="16"/>
                <w:szCs w:val="16"/>
              </w:rPr>
            </w:r>
            <w:r w:rsidRPr="00BB717B">
              <w:rPr>
                <w:sz w:val="16"/>
                <w:szCs w:val="16"/>
              </w:rPr>
              <w:fldChar w:fldCharType="separate"/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sz w:val="16"/>
                <w:szCs w:val="16"/>
              </w:rPr>
              <w:fldChar w:fldCharType="end"/>
            </w: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25FFD7" w14:textId="1C21C5C7" w:rsidR="009C32A0" w:rsidRPr="00BB717B" w:rsidRDefault="009C32A0" w:rsidP="000E3EC1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Worldwide: </w:t>
            </w:r>
            <w:r w:rsidRPr="00BB717B">
              <w:rPr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BB717B">
              <w:rPr>
                <w:sz w:val="16"/>
                <w:szCs w:val="16"/>
              </w:rPr>
              <w:instrText xml:space="preserve"> FORMTEXT </w:instrText>
            </w:r>
            <w:r w:rsidRPr="00BB717B">
              <w:rPr>
                <w:sz w:val="16"/>
                <w:szCs w:val="16"/>
              </w:rPr>
            </w:r>
            <w:r w:rsidRPr="00BB717B">
              <w:rPr>
                <w:sz w:val="16"/>
                <w:szCs w:val="16"/>
              </w:rPr>
              <w:fldChar w:fldCharType="separate"/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noProof/>
                <w:sz w:val="16"/>
                <w:szCs w:val="16"/>
              </w:rPr>
              <w:t> </w:t>
            </w:r>
            <w:r w:rsidRPr="00BB717B">
              <w:rPr>
                <w:sz w:val="16"/>
                <w:szCs w:val="16"/>
              </w:rPr>
              <w:fldChar w:fldCharType="end"/>
            </w:r>
          </w:p>
        </w:tc>
      </w:tr>
      <w:tr w:rsidR="0000719F" w:rsidRPr="00DA06CF" w14:paraId="22A8EA9E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6967F817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Have you attached audited Financial Statements with a balance date of not more than twelve months ago, and copies of the last two years’ annual reports</w:t>
            </w:r>
          </w:p>
        </w:tc>
        <w:tc>
          <w:tcPr>
            <w:tcW w:w="2268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54A58397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717B">
              <w:rPr>
                <w:sz w:val="16"/>
                <w:szCs w:val="16"/>
              </w:rPr>
              <w:instrText xml:space="preserve"> FORMCHECKBOX </w:instrText>
            </w:r>
            <w:r w:rsidR="00220EED">
              <w:rPr>
                <w:sz w:val="16"/>
                <w:szCs w:val="16"/>
              </w:rPr>
            </w:r>
            <w:r w:rsidR="00220EED">
              <w:rPr>
                <w:sz w:val="16"/>
                <w:szCs w:val="16"/>
              </w:rPr>
              <w:fldChar w:fldCharType="separate"/>
            </w:r>
            <w:r w:rsidRPr="00BB717B">
              <w:rPr>
                <w:sz w:val="16"/>
                <w:szCs w:val="16"/>
              </w:rPr>
              <w:fldChar w:fldCharType="end"/>
            </w:r>
            <w:r w:rsidRPr="00BB717B">
              <w:rPr>
                <w:sz w:val="16"/>
                <w:szCs w:val="16"/>
              </w:rPr>
              <w:t xml:space="preserve"> Yes</w:t>
            </w: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6CB624A6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717B">
              <w:rPr>
                <w:sz w:val="16"/>
                <w:szCs w:val="16"/>
              </w:rPr>
              <w:instrText xml:space="preserve"> FORMCHECKBOX </w:instrText>
            </w:r>
            <w:r w:rsidR="00220EED">
              <w:rPr>
                <w:sz w:val="16"/>
                <w:szCs w:val="16"/>
              </w:rPr>
            </w:r>
            <w:r w:rsidR="00220EED">
              <w:rPr>
                <w:sz w:val="16"/>
                <w:szCs w:val="16"/>
              </w:rPr>
              <w:fldChar w:fldCharType="separate"/>
            </w:r>
            <w:r w:rsidRPr="00BB717B">
              <w:rPr>
                <w:sz w:val="16"/>
                <w:szCs w:val="16"/>
              </w:rPr>
              <w:fldChar w:fldCharType="end"/>
            </w:r>
            <w:r w:rsidRPr="00BB717B">
              <w:rPr>
                <w:sz w:val="16"/>
                <w:szCs w:val="16"/>
              </w:rPr>
              <w:t xml:space="preserve"> No</w:t>
            </w:r>
          </w:p>
        </w:tc>
      </w:tr>
      <w:tr w:rsidR="0000719F" w:rsidRPr="00DA06CF" w14:paraId="63B2C73F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876"/>
        </w:trPr>
        <w:tc>
          <w:tcPr>
            <w:tcW w:w="10200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3D820B" w14:textId="387DD081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If you are unable to provide, please explai</w:t>
            </w:r>
            <w:r w:rsidR="00903396">
              <w:rPr>
                <w:sz w:val="16"/>
                <w:szCs w:val="16"/>
              </w:rPr>
              <w:t>n why not:</w:t>
            </w:r>
          </w:p>
        </w:tc>
      </w:tr>
      <w:tr w:rsidR="0000719F" w:rsidRPr="00DA06CF" w14:paraId="451D50F6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435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5C92A143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Value of Net Tangible Assets:</w:t>
            </w:r>
          </w:p>
        </w:tc>
        <w:tc>
          <w:tcPr>
            <w:tcW w:w="1817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00417E55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Financial Year</w:t>
            </w:r>
          </w:p>
        </w:tc>
        <w:tc>
          <w:tcPr>
            <w:tcW w:w="1198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6B982113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4639B776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AU$</w:t>
            </w:r>
          </w:p>
        </w:tc>
        <w:tc>
          <w:tcPr>
            <w:tcW w:w="12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2F3FFEC3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</w:p>
        </w:tc>
      </w:tr>
      <w:tr w:rsidR="0000719F" w:rsidRPr="00DA06CF" w14:paraId="67112B38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69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10B7CA35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Net Profit After Tax:</w:t>
            </w:r>
          </w:p>
        </w:tc>
        <w:tc>
          <w:tcPr>
            <w:tcW w:w="1817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75D508C0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Financial Year</w:t>
            </w:r>
          </w:p>
        </w:tc>
        <w:tc>
          <w:tcPr>
            <w:tcW w:w="1198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08BDA21E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6E010FD2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AU$</w:t>
            </w:r>
          </w:p>
        </w:tc>
        <w:tc>
          <w:tcPr>
            <w:tcW w:w="12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39C8CA99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</w:p>
        </w:tc>
      </w:tr>
      <w:tr w:rsidR="0000719F" w:rsidRPr="00DA06CF" w14:paraId="4D35D780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421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18B3E2CE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Annual Turnover / Sales:</w:t>
            </w:r>
          </w:p>
        </w:tc>
        <w:tc>
          <w:tcPr>
            <w:tcW w:w="1817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4810BC0C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Financial Year</w:t>
            </w:r>
          </w:p>
        </w:tc>
        <w:tc>
          <w:tcPr>
            <w:tcW w:w="1198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450AEF93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4F95C4BA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AU$</w:t>
            </w:r>
          </w:p>
        </w:tc>
        <w:tc>
          <w:tcPr>
            <w:tcW w:w="12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3FA8E3BE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</w:p>
        </w:tc>
      </w:tr>
      <w:tr w:rsidR="0000719F" w:rsidRPr="00DA06CF" w14:paraId="65EF246E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95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991D6C" w14:textId="77777777" w:rsidR="0000719F" w:rsidRPr="00BB717B" w:rsidRDefault="0000719F" w:rsidP="00B14473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Maximum Value of Bank guarantees in support of performance:</w:t>
            </w:r>
          </w:p>
        </w:tc>
        <w:tc>
          <w:tcPr>
            <w:tcW w:w="1817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0A7C7E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Capacity (AU$)</w:t>
            </w:r>
          </w:p>
        </w:tc>
        <w:tc>
          <w:tcPr>
            <w:tcW w:w="3193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7356D9D1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</w:p>
        </w:tc>
      </w:tr>
      <w:tr w:rsidR="0000719F" w:rsidRPr="00DA06CF" w14:paraId="329F8E8F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67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22557365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389E97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Currently (AU$)</w:t>
            </w:r>
          </w:p>
        </w:tc>
        <w:tc>
          <w:tcPr>
            <w:tcW w:w="3193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bottom"/>
          </w:tcPr>
          <w:p w14:paraId="6E28E9D5" w14:textId="77777777" w:rsidR="0000719F" w:rsidRPr="00BB717B" w:rsidRDefault="0000719F" w:rsidP="000E3EC1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DA06CF" w14:paraId="4F48D91C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11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F8DE39" w14:textId="7B9916DE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t>Any significant loan capital including the rights and terms of payment</w:t>
            </w:r>
          </w:p>
        </w:tc>
        <w:tc>
          <w:tcPr>
            <w:tcW w:w="5010" w:type="dxa"/>
            <w:gridSpan w:val="8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939F09" w14:textId="3B0F48C5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C32A0">
              <w:rPr>
                <w:sz w:val="16"/>
                <w:szCs w:val="16"/>
              </w:rPr>
              <w:instrText xml:space="preserve"> FORMTEXT </w:instrText>
            </w:r>
            <w:r w:rsidRPr="009C32A0">
              <w:rPr>
                <w:sz w:val="16"/>
                <w:szCs w:val="16"/>
              </w:rPr>
            </w:r>
            <w:r w:rsidRPr="009C32A0">
              <w:rPr>
                <w:sz w:val="16"/>
                <w:szCs w:val="16"/>
              </w:rPr>
              <w:fldChar w:fldCharType="separate"/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fldChar w:fldCharType="end"/>
            </w:r>
          </w:p>
        </w:tc>
      </w:tr>
      <w:tr w:rsidR="009C32A0" w:rsidRPr="00DA06CF" w14:paraId="46326BF0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57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F947DF" w14:textId="54678CCD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t>Significant mortgages and charges</w:t>
            </w:r>
          </w:p>
        </w:tc>
        <w:tc>
          <w:tcPr>
            <w:tcW w:w="5010" w:type="dxa"/>
            <w:gridSpan w:val="8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0C9163" w14:textId="23916925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C32A0">
              <w:rPr>
                <w:sz w:val="16"/>
                <w:szCs w:val="16"/>
              </w:rPr>
              <w:instrText xml:space="preserve"> FORMTEXT </w:instrText>
            </w:r>
            <w:r w:rsidRPr="009C32A0">
              <w:rPr>
                <w:sz w:val="16"/>
                <w:szCs w:val="16"/>
              </w:rPr>
            </w:r>
            <w:r w:rsidRPr="009C32A0">
              <w:rPr>
                <w:sz w:val="16"/>
                <w:szCs w:val="16"/>
              </w:rPr>
              <w:fldChar w:fldCharType="separate"/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fldChar w:fldCharType="end"/>
            </w:r>
          </w:p>
        </w:tc>
      </w:tr>
      <w:tr w:rsidR="009C32A0" w:rsidRPr="00DA06CF" w14:paraId="69250E87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848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97D5EA" w14:textId="1C7B6DA9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t>Contingent liabilities (indemnities and guarantees) capital commitments and expenditures authorised but not contracted</w:t>
            </w:r>
          </w:p>
        </w:tc>
        <w:tc>
          <w:tcPr>
            <w:tcW w:w="5010" w:type="dxa"/>
            <w:gridSpan w:val="8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63C263" w14:textId="462AAF3B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C32A0">
              <w:rPr>
                <w:sz w:val="16"/>
                <w:szCs w:val="16"/>
              </w:rPr>
              <w:instrText xml:space="preserve"> FORMTEXT </w:instrText>
            </w:r>
            <w:r w:rsidRPr="009C32A0">
              <w:rPr>
                <w:sz w:val="16"/>
                <w:szCs w:val="16"/>
              </w:rPr>
            </w:r>
            <w:r w:rsidRPr="009C32A0">
              <w:rPr>
                <w:sz w:val="16"/>
                <w:szCs w:val="16"/>
              </w:rPr>
              <w:fldChar w:fldCharType="separate"/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fldChar w:fldCharType="end"/>
            </w:r>
          </w:p>
        </w:tc>
      </w:tr>
      <w:tr w:rsidR="009C32A0" w:rsidRPr="00DA06CF" w14:paraId="3E72E56A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847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25F746" w14:textId="6E91452B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t>Details for any petition, claim, action, judgement or decision that might adversely affect your ability to provide the service</w:t>
            </w:r>
          </w:p>
        </w:tc>
        <w:tc>
          <w:tcPr>
            <w:tcW w:w="5010" w:type="dxa"/>
            <w:gridSpan w:val="8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DAB4495" w14:textId="5617818C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C32A0">
              <w:rPr>
                <w:sz w:val="16"/>
                <w:szCs w:val="16"/>
              </w:rPr>
              <w:instrText xml:space="preserve"> FORMTEXT </w:instrText>
            </w:r>
            <w:r w:rsidRPr="009C32A0">
              <w:rPr>
                <w:sz w:val="16"/>
                <w:szCs w:val="16"/>
              </w:rPr>
            </w:r>
            <w:r w:rsidRPr="009C32A0">
              <w:rPr>
                <w:sz w:val="16"/>
                <w:szCs w:val="16"/>
              </w:rPr>
              <w:fldChar w:fldCharType="separate"/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fldChar w:fldCharType="end"/>
            </w:r>
          </w:p>
        </w:tc>
      </w:tr>
      <w:tr w:rsidR="009C32A0" w:rsidRPr="00DA06CF" w14:paraId="6F8B178F" w14:textId="77777777" w:rsidTr="00492E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75"/>
        </w:trPr>
        <w:tc>
          <w:tcPr>
            <w:tcW w:w="5190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D856FB" w14:textId="5ED1CCAC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t>Any related party transactions</w:t>
            </w:r>
          </w:p>
        </w:tc>
        <w:tc>
          <w:tcPr>
            <w:tcW w:w="5010" w:type="dxa"/>
            <w:gridSpan w:val="8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8D7F2D1" w14:textId="31A5C325" w:rsidR="009C32A0" w:rsidRPr="00BB717B" w:rsidRDefault="009C32A0" w:rsidP="009C32A0">
            <w:pPr>
              <w:pStyle w:val="BodyText"/>
              <w:rPr>
                <w:sz w:val="16"/>
                <w:szCs w:val="16"/>
              </w:rPr>
            </w:pPr>
            <w:r w:rsidRPr="009C32A0">
              <w:rPr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C32A0">
              <w:rPr>
                <w:sz w:val="16"/>
                <w:szCs w:val="16"/>
              </w:rPr>
              <w:instrText xml:space="preserve"> FORMTEXT </w:instrText>
            </w:r>
            <w:r w:rsidRPr="009C32A0">
              <w:rPr>
                <w:sz w:val="16"/>
                <w:szCs w:val="16"/>
              </w:rPr>
            </w:r>
            <w:r w:rsidRPr="009C32A0">
              <w:rPr>
                <w:sz w:val="16"/>
                <w:szCs w:val="16"/>
              </w:rPr>
              <w:fldChar w:fldCharType="separate"/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t> </w:t>
            </w:r>
            <w:r w:rsidRPr="009C32A0">
              <w:rPr>
                <w:sz w:val="16"/>
                <w:szCs w:val="16"/>
              </w:rPr>
              <w:fldChar w:fldCharType="end"/>
            </w:r>
          </w:p>
        </w:tc>
      </w:tr>
      <w:tr w:rsidR="0000719F" w:rsidRPr="00DA06CF" w14:paraId="0998E7D1" w14:textId="77777777" w:rsidTr="00492EC5">
        <w:trPr>
          <w:jc w:val="center"/>
        </w:trPr>
        <w:tc>
          <w:tcPr>
            <w:tcW w:w="10200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0000" w:themeFill="text1"/>
            <w:hideMark/>
          </w:tcPr>
          <w:p w14:paraId="2E2CD94B" w14:textId="4376BFF7" w:rsidR="0000719F" w:rsidRPr="00DA06CF" w:rsidRDefault="00BE6BE5" w:rsidP="00890C88">
            <w:pPr>
              <w:pStyle w:val="Heading1"/>
            </w:pPr>
            <w:r>
              <w:rPr>
                <w:color w:val="FFFFFF" w:themeColor="background1"/>
              </w:rPr>
              <w:t>REGISTRATION / ACCREDITATION</w:t>
            </w:r>
            <w:r w:rsidR="0000719F" w:rsidRPr="00BB717B">
              <w:rPr>
                <w:color w:val="FFFFFF" w:themeColor="background1"/>
              </w:rPr>
              <w:t xml:space="preserve"> STATUS</w:t>
            </w:r>
          </w:p>
        </w:tc>
      </w:tr>
      <w:tr w:rsidR="00BE6BE5" w:rsidRPr="00DA06CF" w14:paraId="78677F78" w14:textId="77777777" w:rsidTr="00492EC5">
        <w:trPr>
          <w:jc w:val="center"/>
        </w:trPr>
        <w:tc>
          <w:tcPr>
            <w:tcW w:w="10200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7E6E6" w:themeFill="background2"/>
          </w:tcPr>
          <w:p w14:paraId="3504135C" w14:textId="33578E60" w:rsidR="00BE6BE5" w:rsidRPr="00903396" w:rsidRDefault="00BE6BE5" w:rsidP="000E3EC1">
            <w:pPr>
              <w:pStyle w:val="BodyText"/>
              <w:rPr>
                <w:b/>
                <w:sz w:val="16"/>
                <w:szCs w:val="16"/>
              </w:rPr>
            </w:pPr>
            <w:r w:rsidRPr="00903396">
              <w:rPr>
                <w:b/>
                <w:sz w:val="16"/>
                <w:szCs w:val="16"/>
              </w:rPr>
              <w:t>Business / Taxation registration</w:t>
            </w:r>
          </w:p>
        </w:tc>
      </w:tr>
      <w:tr w:rsidR="00903396" w:rsidRPr="00DA06CF" w14:paraId="2119F2A1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020109" w14:textId="5E85B690" w:rsidR="00903396" w:rsidRPr="00DA06CF" w:rsidRDefault="00903396" w:rsidP="00903396">
            <w:pPr>
              <w:pStyle w:val="BodyText"/>
            </w:pPr>
            <w:r w:rsidRPr="0026173B">
              <w:rPr>
                <w:sz w:val="16"/>
                <w:szCs w:val="16"/>
              </w:rPr>
              <w:t>Australian Business Number (registration for businesses making taxable supply in Australia)</w:t>
            </w:r>
          </w:p>
        </w:tc>
        <w:tc>
          <w:tcPr>
            <w:tcW w:w="4535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sdt>
            <w:sdtPr>
              <w:rPr>
                <w:sz w:val="16"/>
                <w:szCs w:val="16"/>
              </w:rPr>
              <w:id w:val="874967173"/>
              <w:placeholder>
                <w:docPart w:val="3FE5AADABA0A4D62957EAF3260E24FC6"/>
              </w:placeholder>
              <w:showingPlcHdr/>
            </w:sdtPr>
            <w:sdtEndPr/>
            <w:sdtContent>
              <w:p w14:paraId="60BF2C78" w14:textId="4AB98C14" w:rsidR="00903396" w:rsidRPr="00DA06CF" w:rsidRDefault="00903396" w:rsidP="00903396">
                <w:pPr>
                  <w:pStyle w:val="BodyText"/>
                  <w:rPr>
                    <w:szCs w:val="20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03396" w:rsidRPr="00DA06CF" w14:paraId="571653D0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CCA6E6" w14:textId="58A16373" w:rsidR="00903396" w:rsidRPr="00DA06CF" w:rsidRDefault="00903396" w:rsidP="00903396">
            <w:pPr>
              <w:pStyle w:val="BodyText"/>
            </w:pPr>
            <w:r w:rsidRPr="0026173B">
              <w:rPr>
                <w:sz w:val="16"/>
                <w:szCs w:val="16"/>
              </w:rPr>
              <w:t>Australian Company Number (for companies incorporated in Australia)</w:t>
            </w:r>
          </w:p>
        </w:tc>
        <w:tc>
          <w:tcPr>
            <w:tcW w:w="4535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sdt>
            <w:sdtPr>
              <w:rPr>
                <w:sz w:val="16"/>
                <w:szCs w:val="16"/>
              </w:rPr>
              <w:id w:val="1651941894"/>
              <w:placeholder>
                <w:docPart w:val="BF559A9F3B8A414196BDEEB9F32640E4"/>
              </w:placeholder>
              <w:showingPlcHdr/>
            </w:sdtPr>
            <w:sdtEndPr/>
            <w:sdtContent>
              <w:p w14:paraId="392B8EE9" w14:textId="42711BAD" w:rsidR="00903396" w:rsidRPr="00DA06CF" w:rsidRDefault="00903396" w:rsidP="00903396">
                <w:pPr>
                  <w:pStyle w:val="BodyText"/>
                  <w:rPr>
                    <w:szCs w:val="20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03396" w:rsidRPr="00DA06CF" w14:paraId="62E6E259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BF7703" w14:textId="1C7E82B9" w:rsidR="00903396" w:rsidRPr="00DA06CF" w:rsidRDefault="00903396" w:rsidP="00903396">
            <w:pPr>
              <w:pStyle w:val="BodyText"/>
            </w:pPr>
            <w:r w:rsidRPr="0026173B">
              <w:rPr>
                <w:sz w:val="16"/>
                <w:szCs w:val="16"/>
              </w:rPr>
              <w:lastRenderedPageBreak/>
              <w:t>Registered Business Name (for trading name in Australia)</w:t>
            </w:r>
          </w:p>
        </w:tc>
        <w:tc>
          <w:tcPr>
            <w:tcW w:w="4535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sdt>
            <w:sdtPr>
              <w:rPr>
                <w:sz w:val="16"/>
                <w:szCs w:val="16"/>
              </w:rPr>
              <w:id w:val="-1750805642"/>
              <w:placeholder>
                <w:docPart w:val="EC67D80B003F4EE9A834BE5CB5F80E3A"/>
              </w:placeholder>
              <w:showingPlcHdr/>
            </w:sdtPr>
            <w:sdtEndPr/>
            <w:sdtContent>
              <w:p w14:paraId="0C458AB4" w14:textId="3C69BE10" w:rsidR="00903396" w:rsidRPr="00DA06CF" w:rsidRDefault="00903396" w:rsidP="00903396">
                <w:pPr>
                  <w:pStyle w:val="BodyText"/>
                  <w:rPr>
                    <w:szCs w:val="20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00719F" w:rsidRPr="00DA06CF" w14:paraId="49782452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D8D498" w14:textId="4C91FCAA" w:rsidR="0000719F" w:rsidRPr="00903396" w:rsidRDefault="00903396" w:rsidP="000E3EC1">
            <w:pPr>
              <w:pStyle w:val="BodyText"/>
              <w:rPr>
                <w:sz w:val="16"/>
                <w:szCs w:val="16"/>
              </w:rPr>
            </w:pPr>
            <w:r w:rsidRPr="00903396">
              <w:rPr>
                <w:sz w:val="16"/>
                <w:szCs w:val="16"/>
              </w:rPr>
              <w:t xml:space="preserve">For companies </w:t>
            </w:r>
            <w:r>
              <w:rPr>
                <w:sz w:val="16"/>
                <w:szCs w:val="16"/>
              </w:rPr>
              <w:t>(</w:t>
            </w:r>
            <w:r w:rsidRPr="00903396">
              <w:rPr>
                <w:sz w:val="16"/>
                <w:szCs w:val="16"/>
              </w:rPr>
              <w:t>whether incorporated in or outside of Australia</w:t>
            </w:r>
            <w:r>
              <w:rPr>
                <w:sz w:val="16"/>
                <w:szCs w:val="16"/>
              </w:rPr>
              <w:t>)</w:t>
            </w:r>
            <w:r w:rsidRPr="00903396">
              <w:rPr>
                <w:sz w:val="16"/>
                <w:szCs w:val="16"/>
              </w:rPr>
              <w:t xml:space="preserve">, please provide </w:t>
            </w:r>
            <w:r w:rsidR="0000719F" w:rsidRPr="00903396">
              <w:rPr>
                <w:sz w:val="16"/>
                <w:szCs w:val="16"/>
              </w:rPr>
              <w:t>place of incorporation</w:t>
            </w:r>
            <w:r w:rsidRPr="00903396">
              <w:rPr>
                <w:sz w:val="16"/>
                <w:szCs w:val="16"/>
              </w:rPr>
              <w:t>, copy of registration certificate</w:t>
            </w:r>
            <w:r w:rsidR="0000719F" w:rsidRPr="00903396">
              <w:rPr>
                <w:sz w:val="16"/>
                <w:szCs w:val="16"/>
              </w:rPr>
              <w:t>, list of current directors, main shareholders, immediate and ultimate parent company if applicable, related bodies corporate (a copy of ASIC relational company extract may be provided).</w:t>
            </w:r>
          </w:p>
        </w:tc>
        <w:tc>
          <w:tcPr>
            <w:tcW w:w="4535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60A3C9" w14:textId="77777777" w:rsidR="0000719F" w:rsidRPr="00903396" w:rsidRDefault="0000719F" w:rsidP="000E3EC1">
            <w:pPr>
              <w:pStyle w:val="BodyText"/>
              <w:rPr>
                <w:sz w:val="16"/>
                <w:szCs w:val="16"/>
              </w:rPr>
            </w:pPr>
            <w:r w:rsidRPr="00903396">
              <w:rPr>
                <w:sz w:val="16"/>
                <w:szCs w:val="16"/>
              </w:rPr>
              <w:t>Provide information in attachments</w:t>
            </w:r>
          </w:p>
        </w:tc>
      </w:tr>
      <w:tr w:rsidR="0000719F" w:rsidRPr="00DA06CF" w14:paraId="037356A3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21163083" w14:textId="77777777" w:rsidR="0000719F" w:rsidRPr="00903396" w:rsidRDefault="0000719F" w:rsidP="000E3EC1">
            <w:pPr>
              <w:pStyle w:val="BodyText"/>
              <w:rPr>
                <w:sz w:val="16"/>
                <w:szCs w:val="16"/>
              </w:rPr>
            </w:pPr>
            <w:r w:rsidRPr="00903396">
              <w:rPr>
                <w:sz w:val="16"/>
                <w:szCs w:val="16"/>
              </w:rPr>
              <w:t>Are you registered for GST</w:t>
            </w:r>
          </w:p>
        </w:tc>
        <w:tc>
          <w:tcPr>
            <w:tcW w:w="2268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6B4FD972" w14:textId="77777777" w:rsidR="0000719F" w:rsidRPr="00903396" w:rsidRDefault="0000719F" w:rsidP="000E3EC1">
            <w:pPr>
              <w:pStyle w:val="BodyText"/>
              <w:rPr>
                <w:sz w:val="16"/>
                <w:szCs w:val="16"/>
              </w:rPr>
            </w:pPr>
            <w:r w:rsidRPr="00903396"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3396">
              <w:rPr>
                <w:sz w:val="16"/>
                <w:szCs w:val="16"/>
              </w:rPr>
              <w:instrText xml:space="preserve"> FORMCHECKBOX </w:instrText>
            </w:r>
            <w:r w:rsidR="00220EED">
              <w:rPr>
                <w:sz w:val="16"/>
                <w:szCs w:val="16"/>
              </w:rPr>
            </w:r>
            <w:r w:rsidR="00220EED">
              <w:rPr>
                <w:sz w:val="16"/>
                <w:szCs w:val="16"/>
              </w:rPr>
              <w:fldChar w:fldCharType="separate"/>
            </w:r>
            <w:r w:rsidRPr="00903396">
              <w:rPr>
                <w:sz w:val="16"/>
                <w:szCs w:val="16"/>
              </w:rPr>
              <w:fldChar w:fldCharType="end"/>
            </w:r>
            <w:r w:rsidRPr="00903396">
              <w:rPr>
                <w:sz w:val="16"/>
                <w:szCs w:val="16"/>
              </w:rPr>
              <w:t xml:space="preserve"> Yes</w:t>
            </w: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7155CBAB" w14:textId="77777777" w:rsidR="0000719F" w:rsidRPr="00903396" w:rsidRDefault="0000719F" w:rsidP="000E3EC1">
            <w:pPr>
              <w:pStyle w:val="BodyText"/>
              <w:rPr>
                <w:sz w:val="16"/>
                <w:szCs w:val="16"/>
              </w:rPr>
            </w:pPr>
            <w:r w:rsidRPr="00903396">
              <w:rPr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3396">
              <w:rPr>
                <w:sz w:val="16"/>
                <w:szCs w:val="16"/>
              </w:rPr>
              <w:instrText xml:space="preserve"> FORMCHECKBOX </w:instrText>
            </w:r>
            <w:r w:rsidR="00220EED">
              <w:rPr>
                <w:sz w:val="16"/>
                <w:szCs w:val="16"/>
              </w:rPr>
            </w:r>
            <w:r w:rsidR="00220EED">
              <w:rPr>
                <w:sz w:val="16"/>
                <w:szCs w:val="16"/>
              </w:rPr>
              <w:fldChar w:fldCharType="separate"/>
            </w:r>
            <w:r w:rsidRPr="00903396">
              <w:rPr>
                <w:sz w:val="16"/>
                <w:szCs w:val="16"/>
              </w:rPr>
              <w:fldChar w:fldCharType="end"/>
            </w:r>
            <w:r w:rsidRPr="00903396">
              <w:rPr>
                <w:sz w:val="16"/>
                <w:szCs w:val="16"/>
              </w:rPr>
              <w:t xml:space="preserve"> No</w:t>
            </w:r>
          </w:p>
        </w:tc>
      </w:tr>
      <w:tr w:rsidR="0000719F" w:rsidRPr="00DA06CF" w14:paraId="6F0202BD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7ACF53E6" w14:textId="77777777" w:rsidR="0000719F" w:rsidRPr="00903396" w:rsidRDefault="0000719F" w:rsidP="000E3EC1">
            <w:pPr>
              <w:pStyle w:val="BodyText"/>
              <w:rPr>
                <w:sz w:val="16"/>
                <w:szCs w:val="16"/>
              </w:rPr>
            </w:pPr>
            <w:r w:rsidRPr="00903396">
              <w:rPr>
                <w:sz w:val="16"/>
                <w:szCs w:val="16"/>
              </w:rPr>
              <w:t>List authorised representatives / directors</w:t>
            </w:r>
          </w:p>
        </w:tc>
        <w:tc>
          <w:tcPr>
            <w:tcW w:w="4535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14:paraId="7ED29098" w14:textId="77777777" w:rsidR="0000719F" w:rsidRPr="00903396" w:rsidRDefault="0000719F" w:rsidP="000E3EC1">
            <w:pPr>
              <w:pStyle w:val="BodyText"/>
              <w:rPr>
                <w:sz w:val="16"/>
                <w:szCs w:val="16"/>
              </w:rPr>
            </w:pPr>
            <w:r w:rsidRPr="0090339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396">
              <w:rPr>
                <w:sz w:val="16"/>
                <w:szCs w:val="16"/>
              </w:rPr>
              <w:instrText xml:space="preserve"> FORMTEXT </w:instrText>
            </w:r>
            <w:r w:rsidRPr="00903396">
              <w:rPr>
                <w:sz w:val="16"/>
                <w:szCs w:val="16"/>
              </w:rPr>
            </w:r>
            <w:r w:rsidRPr="00903396">
              <w:rPr>
                <w:sz w:val="16"/>
                <w:szCs w:val="16"/>
              </w:rPr>
              <w:fldChar w:fldCharType="separate"/>
            </w:r>
            <w:r w:rsidRPr="00903396">
              <w:rPr>
                <w:noProof/>
                <w:sz w:val="16"/>
                <w:szCs w:val="16"/>
              </w:rPr>
              <w:t> </w:t>
            </w:r>
            <w:r w:rsidRPr="00903396">
              <w:rPr>
                <w:noProof/>
                <w:sz w:val="16"/>
                <w:szCs w:val="16"/>
              </w:rPr>
              <w:t> </w:t>
            </w:r>
            <w:r w:rsidRPr="00903396">
              <w:rPr>
                <w:noProof/>
                <w:sz w:val="16"/>
                <w:szCs w:val="16"/>
              </w:rPr>
              <w:t> </w:t>
            </w:r>
            <w:r w:rsidRPr="00903396">
              <w:rPr>
                <w:noProof/>
                <w:sz w:val="16"/>
                <w:szCs w:val="16"/>
              </w:rPr>
              <w:t> </w:t>
            </w:r>
            <w:r w:rsidRPr="00903396">
              <w:rPr>
                <w:noProof/>
                <w:sz w:val="16"/>
                <w:szCs w:val="16"/>
              </w:rPr>
              <w:t> </w:t>
            </w:r>
            <w:r w:rsidRPr="00903396">
              <w:rPr>
                <w:sz w:val="16"/>
                <w:szCs w:val="16"/>
              </w:rPr>
              <w:fldChar w:fldCharType="end"/>
            </w:r>
          </w:p>
        </w:tc>
      </w:tr>
      <w:tr w:rsidR="009C32A0" w:rsidRPr="00DA06CF" w14:paraId="073584C0" w14:textId="77777777" w:rsidTr="00492EC5">
        <w:trPr>
          <w:jc w:val="center"/>
        </w:trPr>
        <w:tc>
          <w:tcPr>
            <w:tcW w:w="10200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7E6E6" w:themeFill="background2"/>
          </w:tcPr>
          <w:p w14:paraId="14DD41E4" w14:textId="4D0BD176" w:rsidR="009C32A0" w:rsidRPr="009C32A0" w:rsidRDefault="009C32A0" w:rsidP="000E3EC1">
            <w:pPr>
              <w:pStyle w:val="BodyText"/>
              <w:rPr>
                <w:b/>
                <w:sz w:val="16"/>
                <w:szCs w:val="16"/>
              </w:rPr>
            </w:pPr>
            <w:r w:rsidRPr="009C32A0">
              <w:rPr>
                <w:b/>
                <w:sz w:val="16"/>
                <w:szCs w:val="16"/>
              </w:rPr>
              <w:t>Insurance</w:t>
            </w:r>
          </w:p>
        </w:tc>
      </w:tr>
      <w:tr w:rsidR="009C32A0" w:rsidRPr="00DA06CF" w14:paraId="3063ED8F" w14:textId="77777777" w:rsidTr="00492EC5">
        <w:trPr>
          <w:jc w:val="center"/>
        </w:trPr>
        <w:tc>
          <w:tcPr>
            <w:tcW w:w="5665" w:type="dxa"/>
            <w:gridSpan w:val="7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D6419B" w14:textId="49AA4A68" w:rsidR="009C32A0" w:rsidRDefault="009C32A0" w:rsidP="000E3EC1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 xml:space="preserve">Please confirm type of insurances you hold in respect of the risks relevant to the Products – minimum required is </w:t>
            </w:r>
            <w:r>
              <w:rPr>
                <w:sz w:val="16"/>
                <w:szCs w:val="16"/>
              </w:rPr>
              <w:t xml:space="preserve">insurance </w:t>
            </w:r>
            <w:r w:rsidRPr="0026173B">
              <w:rPr>
                <w:sz w:val="16"/>
                <w:szCs w:val="16"/>
              </w:rPr>
              <w:t xml:space="preserve">covering Worker's Compensation, General Bodily and Property Damage Liability; </w:t>
            </w:r>
            <w:r>
              <w:rPr>
                <w:sz w:val="16"/>
                <w:szCs w:val="16"/>
              </w:rPr>
              <w:t xml:space="preserve">Professional Indemnity </w:t>
            </w:r>
            <w:r w:rsidRPr="0026173B">
              <w:rPr>
                <w:sz w:val="16"/>
                <w:szCs w:val="16"/>
              </w:rPr>
              <w:t>and Automobile Bodily and Property Damage Liability</w:t>
            </w:r>
            <w:r>
              <w:rPr>
                <w:sz w:val="16"/>
                <w:szCs w:val="16"/>
              </w:rPr>
              <w:t>.  Sigma may require a Supplier to provide copies of certificates of currency.</w:t>
            </w:r>
          </w:p>
        </w:tc>
        <w:tc>
          <w:tcPr>
            <w:tcW w:w="4535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sdt>
            <w:sdtPr>
              <w:rPr>
                <w:sz w:val="16"/>
                <w:szCs w:val="16"/>
              </w:rPr>
              <w:id w:val="1522969738"/>
              <w:placeholder>
                <w:docPart w:val="5DB35322FE464E78BE9EB9D1ADFBE2EB"/>
              </w:placeholder>
              <w:showingPlcHdr/>
            </w:sdtPr>
            <w:sdtEndPr/>
            <w:sdtContent>
              <w:p w14:paraId="6A44419C" w14:textId="77777777" w:rsidR="009C32A0" w:rsidRDefault="009C32A0" w:rsidP="009C32A0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  <w:p w14:paraId="749FC560" w14:textId="77777777" w:rsidR="009C32A0" w:rsidRPr="00903396" w:rsidRDefault="009C32A0" w:rsidP="000E3EC1">
            <w:pPr>
              <w:pStyle w:val="BodyText"/>
              <w:rPr>
                <w:sz w:val="16"/>
                <w:szCs w:val="16"/>
              </w:rPr>
            </w:pPr>
          </w:p>
        </w:tc>
      </w:tr>
      <w:tr w:rsidR="00903396" w:rsidRPr="00DA06CF" w14:paraId="2BE18FE0" w14:textId="77777777" w:rsidTr="00492EC5">
        <w:trPr>
          <w:jc w:val="center"/>
        </w:trPr>
        <w:tc>
          <w:tcPr>
            <w:tcW w:w="10200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7E6E6" w:themeFill="background2"/>
          </w:tcPr>
          <w:p w14:paraId="2E37C086" w14:textId="57B07D58" w:rsidR="00903396" w:rsidRPr="00903396" w:rsidRDefault="00903396" w:rsidP="000E3EC1">
            <w:pPr>
              <w:pStyle w:val="BodyText"/>
              <w:rPr>
                <w:b/>
                <w:sz w:val="16"/>
                <w:szCs w:val="16"/>
              </w:rPr>
            </w:pPr>
            <w:r w:rsidRPr="00903396">
              <w:rPr>
                <w:b/>
                <w:sz w:val="16"/>
                <w:szCs w:val="16"/>
              </w:rPr>
              <w:t>Licences and accreditations</w:t>
            </w:r>
          </w:p>
        </w:tc>
      </w:tr>
      <w:tr w:rsidR="00903396" w:rsidRPr="00DA06CF" w14:paraId="5F78DB90" w14:textId="77777777" w:rsidTr="00492EC5">
        <w:trPr>
          <w:trHeight w:val="201"/>
          <w:jc w:val="center"/>
        </w:trPr>
        <w:tc>
          <w:tcPr>
            <w:tcW w:w="3114" w:type="dxa"/>
            <w:gridSpan w:val="2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CBB8DE" w14:textId="53BC0E28" w:rsidR="00903396" w:rsidRDefault="002E295C" w:rsidP="000E3EC1">
            <w:pPr>
              <w:pStyle w:val="BodyTex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Statutory licences / permits</w:t>
            </w:r>
            <w:r w:rsidRPr="002E295C">
              <w:rPr>
                <w:b/>
                <w:sz w:val="16"/>
                <w:szCs w:val="16"/>
              </w:rPr>
              <w:t xml:space="preserve"> -</w:t>
            </w:r>
            <w:r>
              <w:rPr>
                <w:sz w:val="16"/>
                <w:szCs w:val="16"/>
              </w:rPr>
              <w:t xml:space="preserve"> </w:t>
            </w:r>
            <w:r w:rsidR="00903396">
              <w:rPr>
                <w:sz w:val="16"/>
                <w:szCs w:val="16"/>
              </w:rPr>
              <w:t>Please provide details of all current statutory licences held by the Supplier which relate to the scope of services / business undertaking and/or type of goods likely to be supplied to Sigma.</w:t>
            </w:r>
          </w:p>
        </w:tc>
        <w:tc>
          <w:tcPr>
            <w:tcW w:w="2268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2C0C51" w14:textId="141FAC26" w:rsidR="00903396" w:rsidRPr="002E295C" w:rsidRDefault="00903396" w:rsidP="000E3EC1">
            <w:pPr>
              <w:pStyle w:val="BodyText"/>
              <w:rPr>
                <w:b/>
                <w:sz w:val="12"/>
                <w:szCs w:val="12"/>
              </w:rPr>
            </w:pPr>
            <w:r w:rsidRPr="002E295C">
              <w:rPr>
                <w:b/>
                <w:sz w:val="12"/>
                <w:szCs w:val="12"/>
              </w:rPr>
              <w:t>Licence name and Number</w:t>
            </w:r>
          </w:p>
        </w:tc>
        <w:tc>
          <w:tcPr>
            <w:tcW w:w="2551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AE17570" w14:textId="3A180E03" w:rsidR="00903396" w:rsidRPr="002E295C" w:rsidRDefault="00903396" w:rsidP="000E3EC1">
            <w:pPr>
              <w:pStyle w:val="BodyText"/>
              <w:rPr>
                <w:b/>
                <w:sz w:val="12"/>
                <w:szCs w:val="12"/>
              </w:rPr>
            </w:pPr>
            <w:r w:rsidRPr="002E295C">
              <w:rPr>
                <w:b/>
                <w:sz w:val="12"/>
                <w:szCs w:val="12"/>
              </w:rPr>
              <w:t>Scope of licence / certification / conditions</w:t>
            </w: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7FFF7B" w14:textId="10D6D4B1" w:rsidR="00903396" w:rsidRPr="002E295C" w:rsidRDefault="00903396" w:rsidP="000E3EC1">
            <w:pPr>
              <w:pStyle w:val="BodyText"/>
              <w:rPr>
                <w:b/>
                <w:sz w:val="12"/>
                <w:szCs w:val="12"/>
              </w:rPr>
            </w:pPr>
            <w:r w:rsidRPr="002E295C">
              <w:rPr>
                <w:b/>
                <w:sz w:val="12"/>
                <w:szCs w:val="12"/>
              </w:rPr>
              <w:t>Date of issue and date of expiry</w:t>
            </w:r>
          </w:p>
        </w:tc>
      </w:tr>
      <w:tr w:rsidR="00903396" w:rsidRPr="00DA06CF" w14:paraId="3120117B" w14:textId="77777777" w:rsidTr="00492EC5">
        <w:trPr>
          <w:trHeight w:val="201"/>
          <w:jc w:val="center"/>
        </w:trPr>
        <w:tc>
          <w:tcPr>
            <w:tcW w:w="3114" w:type="dxa"/>
            <w:gridSpan w:val="2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63EC95" w14:textId="77777777" w:rsidR="00903396" w:rsidRDefault="00903396" w:rsidP="000E3EC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77E58C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AE0865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84F10B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</w:tr>
      <w:tr w:rsidR="00903396" w:rsidRPr="00DA06CF" w14:paraId="7BBEE8CC" w14:textId="77777777" w:rsidTr="00492EC5">
        <w:trPr>
          <w:trHeight w:val="201"/>
          <w:jc w:val="center"/>
        </w:trPr>
        <w:tc>
          <w:tcPr>
            <w:tcW w:w="3114" w:type="dxa"/>
            <w:gridSpan w:val="2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268AD9" w14:textId="77777777" w:rsidR="00903396" w:rsidRDefault="00903396" w:rsidP="000E3EC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A94F24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4E0DA4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6E2644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</w:tr>
      <w:tr w:rsidR="00903396" w:rsidRPr="00DA06CF" w14:paraId="662BBD29" w14:textId="77777777" w:rsidTr="00492EC5">
        <w:trPr>
          <w:trHeight w:val="201"/>
          <w:jc w:val="center"/>
        </w:trPr>
        <w:tc>
          <w:tcPr>
            <w:tcW w:w="3114" w:type="dxa"/>
            <w:gridSpan w:val="2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3D4EB2" w14:textId="77777777" w:rsidR="00903396" w:rsidRDefault="00903396" w:rsidP="000E3EC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00B2B2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D41AB3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1127AD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</w:tr>
      <w:tr w:rsidR="00903396" w:rsidRPr="00DA06CF" w14:paraId="30284DBE" w14:textId="77777777" w:rsidTr="00492EC5">
        <w:trPr>
          <w:trHeight w:val="201"/>
          <w:jc w:val="center"/>
        </w:trPr>
        <w:tc>
          <w:tcPr>
            <w:tcW w:w="3114" w:type="dxa"/>
            <w:gridSpan w:val="2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B527E8" w14:textId="77777777" w:rsidR="00903396" w:rsidRDefault="00903396" w:rsidP="000E3EC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C8C1EE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C48859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AFA3B6" w14:textId="77777777" w:rsidR="00903396" w:rsidRPr="00903396" w:rsidRDefault="00903396" w:rsidP="000E3EC1">
            <w:pPr>
              <w:pStyle w:val="BodyText"/>
              <w:rPr>
                <w:sz w:val="12"/>
                <w:szCs w:val="12"/>
              </w:rPr>
            </w:pPr>
          </w:p>
        </w:tc>
      </w:tr>
      <w:tr w:rsidR="002E295C" w:rsidRPr="00DA06CF" w14:paraId="5DBF789C" w14:textId="77777777" w:rsidTr="00492EC5">
        <w:trPr>
          <w:trHeight w:val="225"/>
          <w:jc w:val="center"/>
        </w:trPr>
        <w:tc>
          <w:tcPr>
            <w:tcW w:w="3114" w:type="dxa"/>
            <w:gridSpan w:val="2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9C3724" w14:textId="120F2725" w:rsidR="002E295C" w:rsidRDefault="002E295C" w:rsidP="002E295C">
            <w:pPr>
              <w:pStyle w:val="BodyText"/>
              <w:rPr>
                <w:sz w:val="16"/>
                <w:szCs w:val="16"/>
              </w:rPr>
            </w:pPr>
            <w:r w:rsidRPr="002E295C">
              <w:rPr>
                <w:b/>
                <w:sz w:val="16"/>
                <w:szCs w:val="16"/>
              </w:rPr>
              <w:t>Industry / third party accreditations and certificates</w:t>
            </w:r>
            <w:r>
              <w:rPr>
                <w:sz w:val="16"/>
                <w:szCs w:val="16"/>
              </w:rPr>
              <w:t xml:space="preserve">: </w:t>
            </w:r>
            <w:r w:rsidRPr="0026173B">
              <w:rPr>
                <w:sz w:val="16"/>
                <w:szCs w:val="16"/>
              </w:rPr>
              <w:t>please indicate to what quality standard your company / operations is certified</w:t>
            </w:r>
            <w:r>
              <w:rPr>
                <w:sz w:val="16"/>
                <w:szCs w:val="16"/>
              </w:rPr>
              <w:t xml:space="preserve">.  You may be asked to </w:t>
            </w:r>
            <w:r w:rsidRPr="0026173B">
              <w:rPr>
                <w:sz w:val="16"/>
                <w:szCs w:val="16"/>
              </w:rPr>
              <w:t>provide evidence of certification if requested by Sigma:</w:t>
            </w:r>
          </w:p>
        </w:tc>
        <w:sdt>
          <w:sdtPr>
            <w:rPr>
              <w:sz w:val="16"/>
              <w:szCs w:val="16"/>
            </w:rPr>
            <w:id w:val="-1290430112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  <w:right w:val="single" w:sz="4" w:space="0" w:color="D9D9D9" w:themeColor="background1" w:themeShade="D9"/>
                </w:tcBorders>
              </w:tcPr>
              <w:p w14:paraId="5BF46E41" w14:textId="2FFA8962" w:rsidR="002E295C" w:rsidRPr="00903396" w:rsidRDefault="002E295C" w:rsidP="002E295C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519" w:type="dxa"/>
            <w:gridSpan w:val="10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EFC3D10" w14:textId="39754A9F" w:rsidR="002E295C" w:rsidRPr="00903396" w:rsidRDefault="002E295C" w:rsidP="002E295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9001 Quality Management</w:t>
            </w:r>
          </w:p>
        </w:tc>
      </w:tr>
      <w:tr w:rsidR="002E295C" w:rsidRPr="00DA06CF" w14:paraId="06B5636C" w14:textId="77777777" w:rsidTr="00492EC5">
        <w:trPr>
          <w:trHeight w:val="225"/>
          <w:jc w:val="center"/>
        </w:trPr>
        <w:tc>
          <w:tcPr>
            <w:tcW w:w="3114" w:type="dxa"/>
            <w:gridSpan w:val="2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E417D0" w14:textId="77777777" w:rsidR="002E295C" w:rsidRPr="002E295C" w:rsidRDefault="002E295C" w:rsidP="002E295C">
            <w:pPr>
              <w:pStyle w:val="BodyText"/>
              <w:rPr>
                <w:b/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70277787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  <w:right w:val="single" w:sz="4" w:space="0" w:color="D9D9D9" w:themeColor="background1" w:themeShade="D9"/>
                </w:tcBorders>
              </w:tcPr>
              <w:p w14:paraId="75B0FDE6" w14:textId="63BC7D51" w:rsidR="002E295C" w:rsidRPr="00903396" w:rsidRDefault="002E295C" w:rsidP="002E295C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519" w:type="dxa"/>
            <w:gridSpan w:val="10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725F0D" w14:textId="5120782C" w:rsidR="002E295C" w:rsidRPr="00903396" w:rsidRDefault="002E295C" w:rsidP="002E295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45001 &amp; AS/NZ 4801Occupational Health and Safety</w:t>
            </w:r>
          </w:p>
        </w:tc>
      </w:tr>
      <w:tr w:rsidR="002E295C" w:rsidRPr="00DA06CF" w14:paraId="5B8F4F4B" w14:textId="77777777" w:rsidTr="00492EC5">
        <w:trPr>
          <w:trHeight w:val="225"/>
          <w:jc w:val="center"/>
        </w:trPr>
        <w:tc>
          <w:tcPr>
            <w:tcW w:w="3114" w:type="dxa"/>
            <w:gridSpan w:val="2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B3D6B6" w14:textId="77777777" w:rsidR="002E295C" w:rsidRPr="002E295C" w:rsidRDefault="002E295C" w:rsidP="002E295C">
            <w:pPr>
              <w:pStyle w:val="BodyText"/>
              <w:rPr>
                <w:b/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77868092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  <w:right w:val="single" w:sz="4" w:space="0" w:color="D9D9D9" w:themeColor="background1" w:themeShade="D9"/>
                </w:tcBorders>
              </w:tcPr>
              <w:p w14:paraId="216EFA56" w14:textId="65AF1177" w:rsidR="002E295C" w:rsidRPr="00903396" w:rsidRDefault="002E295C" w:rsidP="002E295C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519" w:type="dxa"/>
            <w:gridSpan w:val="10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40F1F6" w14:textId="083DE823" w:rsidR="002E295C" w:rsidRPr="00903396" w:rsidRDefault="002E295C" w:rsidP="002E295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/ IEC 27001 Information Security</w:t>
            </w:r>
          </w:p>
        </w:tc>
      </w:tr>
      <w:tr w:rsidR="002E295C" w:rsidRPr="00DA06CF" w14:paraId="291056A5" w14:textId="77777777" w:rsidTr="00492EC5">
        <w:trPr>
          <w:trHeight w:val="225"/>
          <w:jc w:val="center"/>
        </w:trPr>
        <w:tc>
          <w:tcPr>
            <w:tcW w:w="3114" w:type="dxa"/>
            <w:gridSpan w:val="2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E1E3CA" w14:textId="77777777" w:rsidR="002E295C" w:rsidRPr="002E295C" w:rsidRDefault="002E295C" w:rsidP="002E295C">
            <w:pPr>
              <w:pStyle w:val="BodyText"/>
              <w:rPr>
                <w:b/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754942329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  <w:right w:val="single" w:sz="4" w:space="0" w:color="D9D9D9" w:themeColor="background1" w:themeShade="D9"/>
                </w:tcBorders>
              </w:tcPr>
              <w:p w14:paraId="31FFB014" w14:textId="42200C39" w:rsidR="002E295C" w:rsidRPr="00903396" w:rsidRDefault="002E295C" w:rsidP="002E295C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519" w:type="dxa"/>
            <w:gridSpan w:val="10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EC734F" w14:textId="6281ABDD" w:rsidR="002E295C" w:rsidRPr="00903396" w:rsidRDefault="002E295C" w:rsidP="002E295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14001 Environmental Management</w:t>
            </w:r>
          </w:p>
        </w:tc>
      </w:tr>
      <w:tr w:rsidR="002E295C" w:rsidRPr="00DA06CF" w14:paraId="57C3D86E" w14:textId="77777777" w:rsidTr="00492EC5">
        <w:trPr>
          <w:trHeight w:val="225"/>
          <w:jc w:val="center"/>
        </w:trPr>
        <w:tc>
          <w:tcPr>
            <w:tcW w:w="3114" w:type="dxa"/>
            <w:gridSpan w:val="2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D8D393" w14:textId="77777777" w:rsidR="002E295C" w:rsidRPr="002E295C" w:rsidRDefault="002E295C" w:rsidP="002E295C">
            <w:pPr>
              <w:pStyle w:val="BodyText"/>
              <w:rPr>
                <w:b/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82809540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  <w:right w:val="single" w:sz="4" w:space="0" w:color="D9D9D9" w:themeColor="background1" w:themeShade="D9"/>
                </w:tcBorders>
              </w:tcPr>
              <w:p w14:paraId="18E60A44" w14:textId="23AB303A" w:rsidR="002E295C" w:rsidRPr="00903396" w:rsidRDefault="002E295C" w:rsidP="002E295C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519" w:type="dxa"/>
            <w:gridSpan w:val="10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39B43A" w14:textId="7965ECF8" w:rsidR="002E295C" w:rsidRPr="00903396" w:rsidRDefault="002E295C" w:rsidP="002E295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31000 – Risk Management</w:t>
            </w:r>
          </w:p>
        </w:tc>
      </w:tr>
      <w:tr w:rsidR="002E295C" w:rsidRPr="00DA06CF" w14:paraId="1BB6699F" w14:textId="77777777" w:rsidTr="00492EC5">
        <w:trPr>
          <w:trHeight w:val="225"/>
          <w:jc w:val="center"/>
        </w:trPr>
        <w:tc>
          <w:tcPr>
            <w:tcW w:w="3114" w:type="dxa"/>
            <w:gridSpan w:val="2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52D91F" w14:textId="77777777" w:rsidR="002E295C" w:rsidRPr="002E295C" w:rsidRDefault="002E295C" w:rsidP="002E295C">
            <w:pPr>
              <w:pStyle w:val="BodyText"/>
              <w:rPr>
                <w:b/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91723394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  <w:right w:val="single" w:sz="4" w:space="0" w:color="D9D9D9" w:themeColor="background1" w:themeShade="D9"/>
                </w:tcBorders>
              </w:tcPr>
              <w:p w14:paraId="3D3DEFE5" w14:textId="7DEAD78D" w:rsidR="002E295C" w:rsidRPr="00903396" w:rsidRDefault="002E295C" w:rsidP="002E295C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519" w:type="dxa"/>
            <w:gridSpan w:val="10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60269E" w14:textId="06499886" w:rsidR="002E295C" w:rsidRPr="00903396" w:rsidRDefault="002E295C" w:rsidP="002E295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Other – please specify</w:t>
            </w:r>
          </w:p>
        </w:tc>
      </w:tr>
      <w:tr w:rsidR="00492EC5" w:rsidRPr="00DA06CF" w14:paraId="55E5F3B9" w14:textId="77777777" w:rsidTr="00492EC5">
        <w:trPr>
          <w:trHeight w:val="225"/>
          <w:jc w:val="center"/>
        </w:trPr>
        <w:tc>
          <w:tcPr>
            <w:tcW w:w="10200" w:type="dxa"/>
            <w:gridSpan w:val="1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0000" w:themeFill="text1"/>
          </w:tcPr>
          <w:p w14:paraId="3430F9A5" w14:textId="7C410C84" w:rsidR="00492EC5" w:rsidRPr="0026173B" w:rsidRDefault="00492EC5" w:rsidP="00492EC5">
            <w:pPr>
              <w:pStyle w:val="BodyText"/>
              <w:rPr>
                <w:sz w:val="16"/>
                <w:szCs w:val="16"/>
              </w:rPr>
            </w:pPr>
            <w:r w:rsidRPr="00492EC5">
              <w:rPr>
                <w:sz w:val="16"/>
                <w:szCs w:val="16"/>
              </w:rPr>
              <w:t>THIS PART OF QUESTIONNAIRE COMPLETED BY</w:t>
            </w:r>
          </w:p>
        </w:tc>
      </w:tr>
      <w:tr w:rsidR="00492EC5" w:rsidRPr="00DA06CF" w14:paraId="7EC38575" w14:textId="77777777" w:rsidTr="00492EC5">
        <w:trPr>
          <w:trHeight w:val="210"/>
          <w:jc w:val="center"/>
        </w:trPr>
        <w:tc>
          <w:tcPr>
            <w:tcW w:w="98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EEAF6" w:themeFill="accent5" w:themeFillTint="33"/>
          </w:tcPr>
          <w:p w14:paraId="7C50D356" w14:textId="559CE4B4" w:rsidR="00492EC5" w:rsidRPr="0026173B" w:rsidRDefault="00492EC5" w:rsidP="00492EC5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Name:</w:t>
            </w:r>
          </w:p>
        </w:tc>
        <w:tc>
          <w:tcPr>
            <w:tcW w:w="411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EEAF6" w:themeFill="accent5" w:themeFillTint="33"/>
          </w:tcPr>
          <w:p w14:paraId="43C893D0" w14:textId="1967FEF7" w:rsidR="00492EC5" w:rsidRPr="0026173B" w:rsidRDefault="00492EC5" w:rsidP="00492EC5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EEAF6" w:themeFill="accent5" w:themeFillTint="33"/>
          </w:tcPr>
          <w:p w14:paraId="00DB58ED" w14:textId="0CD50EEB" w:rsidR="00492EC5" w:rsidRPr="0026173B" w:rsidRDefault="00492EC5" w:rsidP="00492EC5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Signature:</w:t>
            </w:r>
          </w:p>
        </w:tc>
        <w:tc>
          <w:tcPr>
            <w:tcW w:w="4109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EEAF6" w:themeFill="accent5" w:themeFillTint="33"/>
          </w:tcPr>
          <w:p w14:paraId="1E92BF59" w14:textId="191DD9FC" w:rsidR="00492EC5" w:rsidRPr="0026173B" w:rsidRDefault="00492EC5" w:rsidP="00492EC5">
            <w:pPr>
              <w:pStyle w:val="BodyText"/>
              <w:rPr>
                <w:sz w:val="16"/>
                <w:szCs w:val="16"/>
              </w:rPr>
            </w:pPr>
          </w:p>
        </w:tc>
      </w:tr>
      <w:tr w:rsidR="00492EC5" w:rsidRPr="00DA06CF" w14:paraId="549AA63C" w14:textId="77777777" w:rsidTr="00492EC5">
        <w:trPr>
          <w:trHeight w:val="210"/>
          <w:jc w:val="center"/>
        </w:trPr>
        <w:tc>
          <w:tcPr>
            <w:tcW w:w="98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EEAF6" w:themeFill="accent5" w:themeFillTint="33"/>
          </w:tcPr>
          <w:p w14:paraId="18E828AB" w14:textId="6ADDC042" w:rsidR="00492EC5" w:rsidRPr="0026173B" w:rsidRDefault="00492EC5" w:rsidP="00492EC5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Position:</w:t>
            </w:r>
          </w:p>
        </w:tc>
        <w:tc>
          <w:tcPr>
            <w:tcW w:w="411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EEAF6" w:themeFill="accent5" w:themeFillTint="33"/>
          </w:tcPr>
          <w:p w14:paraId="1D6CDDB2" w14:textId="45ACFFE7" w:rsidR="00492EC5" w:rsidRPr="0026173B" w:rsidRDefault="00492EC5" w:rsidP="00492EC5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EEAF6" w:themeFill="accent5" w:themeFillTint="33"/>
          </w:tcPr>
          <w:p w14:paraId="7481CAA1" w14:textId="3449AACA" w:rsidR="00492EC5" w:rsidRPr="0026173B" w:rsidRDefault="00492EC5" w:rsidP="00492EC5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Date:</w:t>
            </w:r>
          </w:p>
        </w:tc>
        <w:tc>
          <w:tcPr>
            <w:tcW w:w="4109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EEAF6" w:themeFill="accent5" w:themeFillTint="33"/>
          </w:tcPr>
          <w:p w14:paraId="7D94E824" w14:textId="29405FA8" w:rsidR="00492EC5" w:rsidRPr="0026173B" w:rsidRDefault="00492EC5" w:rsidP="00492EC5">
            <w:pPr>
              <w:pStyle w:val="BodyText"/>
              <w:rPr>
                <w:sz w:val="16"/>
                <w:szCs w:val="16"/>
              </w:rPr>
            </w:pPr>
          </w:p>
        </w:tc>
      </w:tr>
    </w:tbl>
    <w:p w14:paraId="4587C510" w14:textId="77777777" w:rsidR="009C32A0" w:rsidRDefault="009C32A0" w:rsidP="00890C88">
      <w:pPr>
        <w:pStyle w:val="Heading1"/>
        <w:rPr>
          <w:color w:val="FFFFFF" w:themeColor="background1"/>
        </w:rPr>
        <w:sectPr w:rsidR="009C32A0" w:rsidSect="00B61444">
          <w:pgSz w:w="11906" w:h="16838"/>
          <w:pgMar w:top="1843" w:right="991" w:bottom="1135" w:left="709" w:header="708" w:footer="1269" w:gutter="0"/>
          <w:cols w:space="141"/>
          <w:titlePg/>
          <w:docGrid w:linePitch="360"/>
        </w:sectPr>
      </w:pPr>
    </w:p>
    <w:p w14:paraId="2967DE18" w14:textId="54D9DE42" w:rsidR="009C32A0" w:rsidRDefault="009C32A0" w:rsidP="009C32A0">
      <w:pPr>
        <w:pStyle w:val="MELegal1"/>
        <w:rPr>
          <w:rFonts w:ascii="Arial Bold" w:hAnsi="Arial Bold"/>
          <w:caps/>
        </w:rPr>
      </w:pPr>
      <w:r w:rsidRPr="009C32A0">
        <w:rPr>
          <w:rFonts w:ascii="Arial Bold" w:hAnsi="Arial Bold"/>
          <w:caps/>
        </w:rPr>
        <w:lastRenderedPageBreak/>
        <w:t>Section three – Governance and Social Responsibility</w:t>
      </w:r>
    </w:p>
    <w:tbl>
      <w:tblPr>
        <w:tblStyle w:val="TableGridLight"/>
        <w:tblW w:w="5005" w:type="pct"/>
        <w:tblLook w:val="01E0" w:firstRow="1" w:lastRow="1" w:firstColumn="1" w:lastColumn="1" w:noHBand="0" w:noVBand="0"/>
      </w:tblPr>
      <w:tblGrid>
        <w:gridCol w:w="1267"/>
        <w:gridCol w:w="3291"/>
        <w:gridCol w:w="399"/>
        <w:gridCol w:w="798"/>
        <w:gridCol w:w="194"/>
        <w:gridCol w:w="992"/>
        <w:gridCol w:w="3259"/>
        <w:gridCol w:w="6"/>
      </w:tblGrid>
      <w:tr w:rsidR="009C32A0" w:rsidRPr="0026173B" w14:paraId="22184D8E" w14:textId="77777777" w:rsidTr="00492EC5">
        <w:tc>
          <w:tcPr>
            <w:tcW w:w="10206" w:type="dxa"/>
            <w:gridSpan w:val="8"/>
            <w:shd w:val="clear" w:color="auto" w:fill="000000" w:themeFill="text1"/>
            <w:hideMark/>
          </w:tcPr>
          <w:p w14:paraId="7B3B0413" w14:textId="77777777" w:rsidR="009C32A0" w:rsidRPr="009C32A0" w:rsidRDefault="009C32A0" w:rsidP="009C32A0">
            <w:pPr>
              <w:pStyle w:val="Heading1"/>
              <w:outlineLvl w:val="0"/>
              <w:rPr>
                <w:color w:val="FFFFFF" w:themeColor="background1"/>
              </w:rPr>
            </w:pPr>
            <w:r w:rsidRPr="009C32A0">
              <w:rPr>
                <w:color w:val="FFFFFF" w:themeColor="background1"/>
              </w:rPr>
              <w:t>GOVERNANCE AND SOCIAL RESPONSIBILITY MATTERS</w:t>
            </w:r>
          </w:p>
        </w:tc>
      </w:tr>
      <w:tr w:rsidR="009C32A0" w:rsidRPr="0026173B" w14:paraId="2FA4614A" w14:textId="77777777" w:rsidTr="00492EC5">
        <w:tc>
          <w:tcPr>
            <w:tcW w:w="10206" w:type="dxa"/>
            <w:gridSpan w:val="8"/>
            <w:shd w:val="clear" w:color="auto" w:fill="E7E6E6" w:themeFill="background2"/>
            <w:hideMark/>
          </w:tcPr>
          <w:p w14:paraId="196415C8" w14:textId="77777777" w:rsidR="009C32A0" w:rsidRPr="009C32A0" w:rsidRDefault="009C32A0" w:rsidP="009C32A0">
            <w:pPr>
              <w:pStyle w:val="Heading1"/>
              <w:outlineLvl w:val="0"/>
              <w:rPr>
                <w:color w:val="FFFFFF" w:themeColor="background1"/>
                <w:sz w:val="16"/>
                <w:szCs w:val="16"/>
              </w:rPr>
            </w:pPr>
            <w:r w:rsidRPr="009C32A0">
              <w:rPr>
                <w:color w:val="auto"/>
                <w:sz w:val="16"/>
                <w:szCs w:val="16"/>
              </w:rPr>
              <w:t>Please provide details of your Company’s general approach to corporate governance and social responsibility covering the following topics.  Where your answer is ‘Yes’ you may be asked to provide a copy to Sigma on request.  If your answer is ‘No” please provide reasons:</w:t>
            </w:r>
          </w:p>
        </w:tc>
      </w:tr>
      <w:tr w:rsidR="009C32A0" w14:paraId="51021A30" w14:textId="77777777" w:rsidTr="00492EC5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4957" w:type="dxa"/>
            <w:gridSpan w:val="3"/>
            <w:vMerge w:val="restart"/>
          </w:tcPr>
          <w:p w14:paraId="5035203C" w14:textId="6DC21BB3" w:rsidR="009C32A0" w:rsidRDefault="009C32A0" w:rsidP="009C32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your company have a policy statement concerning your commitment to workplace health and safety standards and compliance with all relevant workplace health and safety laws?</w:t>
            </w:r>
          </w:p>
        </w:tc>
        <w:tc>
          <w:tcPr>
            <w:tcW w:w="992" w:type="dxa"/>
            <w:gridSpan w:val="2"/>
          </w:tcPr>
          <w:p w14:paraId="21227B29" w14:textId="77777777" w:rsidR="009C32A0" w:rsidRPr="00883C2F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154836967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42DB93CF" w14:textId="77777777" w:rsidR="009C32A0" w:rsidRPr="00883C2F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7CC243B6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453552659"/>
              <w:placeholder>
                <w:docPart w:val="DCCFD9BB5D2145A0819569336CF38CEC"/>
              </w:placeholder>
              <w:showingPlcHdr/>
            </w:sdtPr>
            <w:sdtEndPr/>
            <w:sdtContent>
              <w:p w14:paraId="43ACA350" w14:textId="77777777" w:rsidR="009C32A0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14:paraId="59FD5497" w14:textId="77777777" w:rsidTr="00492EC5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4957" w:type="dxa"/>
            <w:gridSpan w:val="3"/>
            <w:vMerge/>
          </w:tcPr>
          <w:p w14:paraId="58B39361" w14:textId="77777777" w:rsidR="009C32A0" w:rsidRDefault="009C32A0" w:rsidP="009C32A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7C29D84F" w14:textId="77777777" w:rsidR="009C32A0" w:rsidRPr="00883C2F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1410612339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6C5C5A5D" w14:textId="77777777" w:rsidR="009C32A0" w:rsidRPr="00883C2F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2E0391CE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8D5F13" w14:paraId="689462EC" w14:textId="77777777" w:rsidTr="00492EC5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4957" w:type="dxa"/>
            <w:gridSpan w:val="3"/>
            <w:vMerge w:val="restart"/>
          </w:tcPr>
          <w:p w14:paraId="66A30D01" w14:textId="77545C3F" w:rsidR="009C32A0" w:rsidRDefault="009C32A0" w:rsidP="009C32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your company have a policy statement concerning human rights / labour rights addressing modern</w:t>
            </w:r>
            <w:r w:rsidR="00492EC5">
              <w:rPr>
                <w:sz w:val="16"/>
                <w:szCs w:val="16"/>
              </w:rPr>
              <w:t xml:space="preserve"> slavery, </w:t>
            </w:r>
            <w:r>
              <w:rPr>
                <w:sz w:val="16"/>
                <w:szCs w:val="16"/>
              </w:rPr>
              <w:t>human trafficking</w:t>
            </w:r>
            <w:r w:rsidR="00492EC5">
              <w:rPr>
                <w:sz w:val="16"/>
                <w:szCs w:val="16"/>
              </w:rPr>
              <w:t>, abolition of child labour, ethical / fair trading</w:t>
            </w:r>
            <w:r>
              <w:rPr>
                <w:sz w:val="16"/>
                <w:szCs w:val="16"/>
              </w:rPr>
              <w:t xml:space="preserve"> measures taken by your company in its supply chain?</w:t>
            </w:r>
          </w:p>
        </w:tc>
        <w:tc>
          <w:tcPr>
            <w:tcW w:w="992" w:type="dxa"/>
            <w:gridSpan w:val="2"/>
          </w:tcPr>
          <w:p w14:paraId="1836CBA3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1815402348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092EF1C1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68FD1BCE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1647623548"/>
              <w:placeholder>
                <w:docPart w:val="7F82E337FC634EDCAC5A156A139F2F61"/>
              </w:placeholder>
              <w:showingPlcHdr/>
            </w:sdtPr>
            <w:sdtEndPr/>
            <w:sdtContent>
              <w:p w14:paraId="51208B7F" w14:textId="77777777" w:rsidR="009C32A0" w:rsidRPr="008D5F13" w:rsidRDefault="009C32A0" w:rsidP="009C32A0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26173B" w14:paraId="6445DFC2" w14:textId="77777777" w:rsidTr="00492EC5">
        <w:tblPrEx>
          <w:tblLook w:val="0000" w:firstRow="0" w:lastRow="0" w:firstColumn="0" w:lastColumn="0" w:noHBand="0" w:noVBand="0"/>
        </w:tblPrEx>
        <w:trPr>
          <w:trHeight w:hRule="exact" w:val="529"/>
        </w:trPr>
        <w:tc>
          <w:tcPr>
            <w:tcW w:w="4957" w:type="dxa"/>
            <w:gridSpan w:val="3"/>
            <w:vMerge/>
          </w:tcPr>
          <w:p w14:paraId="1FA3E522" w14:textId="77777777" w:rsidR="009C32A0" w:rsidRDefault="009C32A0" w:rsidP="009C32A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6D9A0451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49695322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48A495C1" w14:textId="77777777" w:rsidR="009C32A0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6D11F08A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8D5F13" w14:paraId="79506763" w14:textId="77777777" w:rsidTr="00492EC5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4957" w:type="dxa"/>
            <w:gridSpan w:val="3"/>
            <w:vMerge w:val="restart"/>
          </w:tcPr>
          <w:p w14:paraId="67A5F89B" w14:textId="68D0DF4E" w:rsidR="009C32A0" w:rsidRDefault="009C32A0" w:rsidP="009C32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Does your company have a policy statement concerning </w:t>
            </w:r>
            <w:r w:rsidR="00492EC5">
              <w:rPr>
                <w:sz w:val="16"/>
                <w:szCs w:val="16"/>
              </w:rPr>
              <w:t xml:space="preserve">sustainability and </w:t>
            </w:r>
            <w:r>
              <w:rPr>
                <w:sz w:val="16"/>
                <w:szCs w:val="16"/>
              </w:rPr>
              <w:t>the environment?</w:t>
            </w:r>
          </w:p>
        </w:tc>
        <w:tc>
          <w:tcPr>
            <w:tcW w:w="992" w:type="dxa"/>
            <w:gridSpan w:val="2"/>
          </w:tcPr>
          <w:p w14:paraId="653F380F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89612073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45568AEA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241C0954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48297536"/>
              <w:placeholder>
                <w:docPart w:val="467B52A0BE8A4EAAB6BD45F8027072B7"/>
              </w:placeholder>
              <w:showingPlcHdr/>
            </w:sdtPr>
            <w:sdtEndPr/>
            <w:sdtContent>
              <w:p w14:paraId="629E9895" w14:textId="77777777" w:rsidR="009C32A0" w:rsidRPr="008D5F13" w:rsidRDefault="009C32A0" w:rsidP="009C32A0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26173B" w14:paraId="611FC319" w14:textId="77777777" w:rsidTr="00492EC5">
        <w:tblPrEx>
          <w:tblLook w:val="0000" w:firstRow="0" w:lastRow="0" w:firstColumn="0" w:lastColumn="0" w:noHBand="0" w:noVBand="0"/>
        </w:tblPrEx>
        <w:trPr>
          <w:trHeight w:hRule="exact" w:val="557"/>
        </w:trPr>
        <w:tc>
          <w:tcPr>
            <w:tcW w:w="4957" w:type="dxa"/>
            <w:gridSpan w:val="3"/>
            <w:vMerge/>
          </w:tcPr>
          <w:p w14:paraId="1C9B4A50" w14:textId="77777777" w:rsidR="009C32A0" w:rsidRDefault="009C32A0" w:rsidP="009C32A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0C7E9098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1748759028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6E7DCD2A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6B34BC11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26173B" w14:paraId="19D974F5" w14:textId="77777777" w:rsidTr="00492EC5">
        <w:tblPrEx>
          <w:tblLook w:val="0000" w:firstRow="0" w:lastRow="0" w:firstColumn="0" w:lastColumn="0" w:noHBand="0" w:noVBand="0"/>
        </w:tblPrEx>
        <w:trPr>
          <w:trHeight w:val="497"/>
        </w:trPr>
        <w:tc>
          <w:tcPr>
            <w:tcW w:w="10206" w:type="dxa"/>
            <w:gridSpan w:val="8"/>
            <w:shd w:val="clear" w:color="auto" w:fill="E7E6E6" w:themeFill="background2"/>
          </w:tcPr>
          <w:p w14:paraId="1A8C77B7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your company have policy statement(s) and supporting procedures and controls in relation to the following specific compliance areas?</w:t>
            </w:r>
          </w:p>
        </w:tc>
      </w:tr>
      <w:tr w:rsidR="009C32A0" w:rsidRPr="0026173B" w14:paraId="1E5D6FD8" w14:textId="77777777" w:rsidTr="00492EC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4957" w:type="dxa"/>
            <w:gridSpan w:val="3"/>
            <w:vMerge w:val="restart"/>
          </w:tcPr>
          <w:p w14:paraId="4668ADCD" w14:textId="77777777" w:rsidR="009C32A0" w:rsidRPr="00F6789A" w:rsidRDefault="009C32A0" w:rsidP="009C32A0">
            <w:pPr>
              <w:spacing w:before="60" w:after="0"/>
              <w:rPr>
                <w:sz w:val="16"/>
                <w:szCs w:val="16"/>
              </w:rPr>
            </w:pPr>
            <w:r w:rsidRPr="00F6789A">
              <w:rPr>
                <w:sz w:val="16"/>
                <w:szCs w:val="16"/>
              </w:rPr>
              <w:t>local and international anti-corruption and bribery laws</w:t>
            </w:r>
          </w:p>
        </w:tc>
        <w:tc>
          <w:tcPr>
            <w:tcW w:w="992" w:type="dxa"/>
            <w:gridSpan w:val="2"/>
          </w:tcPr>
          <w:p w14:paraId="38E0604C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60145616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12DB20C0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7B8410C1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927651175"/>
              <w:placeholder>
                <w:docPart w:val="F58FD4A3DDFE42EC93EABFBB400DC3A7"/>
              </w:placeholder>
              <w:showingPlcHdr/>
            </w:sdtPr>
            <w:sdtEndPr/>
            <w:sdtContent>
              <w:p w14:paraId="1483C65C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26173B" w14:paraId="4EC1DFF9" w14:textId="77777777" w:rsidTr="00492EC5">
        <w:tblPrEx>
          <w:tblLook w:val="0000" w:firstRow="0" w:lastRow="0" w:firstColumn="0" w:lastColumn="0" w:noHBand="0" w:noVBand="0"/>
        </w:tblPrEx>
        <w:trPr>
          <w:trHeight w:hRule="exact" w:val="525"/>
        </w:trPr>
        <w:tc>
          <w:tcPr>
            <w:tcW w:w="4957" w:type="dxa"/>
            <w:gridSpan w:val="3"/>
            <w:vMerge/>
          </w:tcPr>
          <w:p w14:paraId="019882B2" w14:textId="77777777" w:rsidR="009C32A0" w:rsidRPr="00F6789A" w:rsidRDefault="009C32A0" w:rsidP="009C32A0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52DA963E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1779060335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26C2AF7A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15D2B04B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26173B" w14:paraId="43F2190C" w14:textId="77777777" w:rsidTr="00492EC5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4957" w:type="dxa"/>
            <w:gridSpan w:val="3"/>
            <w:vMerge w:val="restart"/>
          </w:tcPr>
          <w:p w14:paraId="7EBA2C2B" w14:textId="77777777" w:rsidR="009C32A0" w:rsidRPr="00F6789A" w:rsidRDefault="009C32A0" w:rsidP="009C32A0">
            <w:pPr>
              <w:spacing w:before="60" w:after="0"/>
              <w:rPr>
                <w:sz w:val="16"/>
                <w:szCs w:val="16"/>
              </w:rPr>
            </w:pPr>
            <w:r w:rsidRPr="00F6789A">
              <w:rPr>
                <w:sz w:val="16"/>
                <w:szCs w:val="16"/>
              </w:rPr>
              <w:t>local and international trade control and customs laws</w:t>
            </w:r>
          </w:p>
        </w:tc>
        <w:tc>
          <w:tcPr>
            <w:tcW w:w="992" w:type="dxa"/>
            <w:gridSpan w:val="2"/>
          </w:tcPr>
          <w:p w14:paraId="473D7039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1994420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1B070543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7761AAE9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701161365"/>
              <w:placeholder>
                <w:docPart w:val="B79B845F0E8A4C9FAB89528CC5C1B246"/>
              </w:placeholder>
              <w:showingPlcHdr/>
            </w:sdtPr>
            <w:sdtEndPr/>
            <w:sdtContent>
              <w:p w14:paraId="78E6A919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26173B" w14:paraId="6480CBFD" w14:textId="77777777" w:rsidTr="00492EC5">
        <w:tblPrEx>
          <w:tblLook w:val="0000" w:firstRow="0" w:lastRow="0" w:firstColumn="0" w:lastColumn="0" w:noHBand="0" w:noVBand="0"/>
        </w:tblPrEx>
        <w:trPr>
          <w:trHeight w:hRule="exact" w:val="525"/>
        </w:trPr>
        <w:tc>
          <w:tcPr>
            <w:tcW w:w="4957" w:type="dxa"/>
            <w:gridSpan w:val="3"/>
            <w:vMerge/>
          </w:tcPr>
          <w:p w14:paraId="39B7A9AA" w14:textId="77777777" w:rsidR="009C32A0" w:rsidRPr="00F6789A" w:rsidRDefault="009C32A0" w:rsidP="009C32A0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55F4C376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25790880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29FB6481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2C4B6C27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26173B" w14:paraId="1298D3F9" w14:textId="77777777" w:rsidTr="00492EC5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4957" w:type="dxa"/>
            <w:gridSpan w:val="3"/>
            <w:vMerge w:val="restart"/>
          </w:tcPr>
          <w:p w14:paraId="3C1E8F1D" w14:textId="77777777" w:rsidR="009C32A0" w:rsidRPr="00F6789A" w:rsidRDefault="009C32A0" w:rsidP="009C32A0">
            <w:pPr>
              <w:spacing w:before="60" w:after="0"/>
              <w:rPr>
                <w:sz w:val="16"/>
                <w:szCs w:val="16"/>
              </w:rPr>
            </w:pPr>
            <w:r w:rsidRPr="00F6789A">
              <w:rPr>
                <w:sz w:val="16"/>
                <w:szCs w:val="16"/>
              </w:rPr>
              <w:t>local and international money laundering laws</w:t>
            </w:r>
          </w:p>
        </w:tc>
        <w:tc>
          <w:tcPr>
            <w:tcW w:w="992" w:type="dxa"/>
            <w:gridSpan w:val="2"/>
          </w:tcPr>
          <w:p w14:paraId="7B651C14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95544207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70F33595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3D5B7AF5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1114059192"/>
              <w:placeholder>
                <w:docPart w:val="E6ED35E4B92D437D9440C7C600238982"/>
              </w:placeholder>
              <w:showingPlcHdr/>
            </w:sdtPr>
            <w:sdtEndPr/>
            <w:sdtContent>
              <w:p w14:paraId="7988DD25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26173B" w14:paraId="3FD15257" w14:textId="77777777" w:rsidTr="00492EC5">
        <w:tblPrEx>
          <w:tblLook w:val="0000" w:firstRow="0" w:lastRow="0" w:firstColumn="0" w:lastColumn="0" w:noHBand="0" w:noVBand="0"/>
        </w:tblPrEx>
        <w:trPr>
          <w:trHeight w:hRule="exact" w:val="580"/>
        </w:trPr>
        <w:tc>
          <w:tcPr>
            <w:tcW w:w="4957" w:type="dxa"/>
            <w:gridSpan w:val="3"/>
            <w:vMerge/>
          </w:tcPr>
          <w:p w14:paraId="0C08B0EE" w14:textId="77777777" w:rsidR="009C32A0" w:rsidRPr="00F6789A" w:rsidRDefault="009C32A0" w:rsidP="009C32A0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44785A26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172764575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58274CC7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76B95A7D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26173B" w14:paraId="65CC5742" w14:textId="77777777" w:rsidTr="00492EC5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4957" w:type="dxa"/>
            <w:gridSpan w:val="3"/>
            <w:vMerge w:val="restart"/>
          </w:tcPr>
          <w:p w14:paraId="5C50A0DB" w14:textId="77777777" w:rsidR="009C32A0" w:rsidRPr="00F6789A" w:rsidRDefault="009C32A0" w:rsidP="009C32A0">
            <w:pPr>
              <w:spacing w:before="60" w:after="0"/>
              <w:rPr>
                <w:sz w:val="16"/>
                <w:szCs w:val="16"/>
              </w:rPr>
            </w:pPr>
            <w:r w:rsidRPr="00F6789A">
              <w:rPr>
                <w:sz w:val="16"/>
                <w:szCs w:val="16"/>
              </w:rPr>
              <w:t>local and international anti-trust and competition laws</w:t>
            </w:r>
          </w:p>
        </w:tc>
        <w:tc>
          <w:tcPr>
            <w:tcW w:w="992" w:type="dxa"/>
            <w:gridSpan w:val="2"/>
          </w:tcPr>
          <w:p w14:paraId="1C37D5D1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47117468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251267C1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4E230CC3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381910189"/>
              <w:placeholder>
                <w:docPart w:val="D414408FF0F242C38F3C42BEAB3E09E6"/>
              </w:placeholder>
              <w:showingPlcHdr/>
            </w:sdtPr>
            <w:sdtEndPr/>
            <w:sdtContent>
              <w:p w14:paraId="31AD70C7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26173B" w14:paraId="0E5B3B91" w14:textId="77777777" w:rsidTr="00492EC5">
        <w:tblPrEx>
          <w:tblLook w:val="0000" w:firstRow="0" w:lastRow="0" w:firstColumn="0" w:lastColumn="0" w:noHBand="0" w:noVBand="0"/>
        </w:tblPrEx>
        <w:trPr>
          <w:trHeight w:hRule="exact" w:val="410"/>
        </w:trPr>
        <w:tc>
          <w:tcPr>
            <w:tcW w:w="4957" w:type="dxa"/>
            <w:gridSpan w:val="3"/>
            <w:vMerge/>
          </w:tcPr>
          <w:p w14:paraId="6B3C7E6D" w14:textId="77777777" w:rsidR="009C32A0" w:rsidRPr="00F6789A" w:rsidRDefault="009C32A0" w:rsidP="009C32A0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0ACB1AAE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19238261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2CCB3B16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0BA68579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26173B" w14:paraId="227AA4A5" w14:textId="77777777" w:rsidTr="00492EC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957" w:type="dxa"/>
            <w:gridSpan w:val="3"/>
            <w:vMerge w:val="restart"/>
          </w:tcPr>
          <w:p w14:paraId="5D08DD86" w14:textId="77777777" w:rsidR="009C32A0" w:rsidRPr="00F6789A" w:rsidRDefault="009C32A0" w:rsidP="009C32A0">
            <w:pPr>
              <w:spacing w:before="6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local and international</w:t>
            </w:r>
            <w:r w:rsidRPr="0072623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safeguarding of intellectual property and confidential information</w:t>
            </w:r>
          </w:p>
        </w:tc>
        <w:tc>
          <w:tcPr>
            <w:tcW w:w="992" w:type="dxa"/>
            <w:gridSpan w:val="2"/>
          </w:tcPr>
          <w:p w14:paraId="38275232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15997055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57890CF2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3FC29660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71515789"/>
              <w:placeholder>
                <w:docPart w:val="C77A55DBC8034576B553B56F7FDED08E"/>
              </w:placeholder>
              <w:showingPlcHdr/>
            </w:sdtPr>
            <w:sdtEndPr/>
            <w:sdtContent>
              <w:p w14:paraId="270FC162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26173B" w14:paraId="635AD8DC" w14:textId="77777777" w:rsidTr="00492EC5">
        <w:tblPrEx>
          <w:tblLook w:val="0000" w:firstRow="0" w:lastRow="0" w:firstColumn="0" w:lastColumn="0" w:noHBand="0" w:noVBand="0"/>
        </w:tblPrEx>
        <w:trPr>
          <w:trHeight w:hRule="exact" w:val="408"/>
        </w:trPr>
        <w:tc>
          <w:tcPr>
            <w:tcW w:w="4957" w:type="dxa"/>
            <w:gridSpan w:val="3"/>
            <w:vMerge/>
          </w:tcPr>
          <w:p w14:paraId="560B11D3" w14:textId="77777777" w:rsidR="009C32A0" w:rsidRDefault="009C32A0" w:rsidP="009C32A0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01B7BB3A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68339797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00963EF2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1EF9771A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26173B" w14:paraId="05374D41" w14:textId="77777777" w:rsidTr="00492EC5">
        <w:tblPrEx>
          <w:tblLook w:val="0000" w:firstRow="0" w:lastRow="0" w:firstColumn="0" w:lastColumn="0" w:noHBand="0" w:noVBand="0"/>
        </w:tblPrEx>
        <w:trPr>
          <w:trHeight w:hRule="exact" w:val="385"/>
        </w:trPr>
        <w:tc>
          <w:tcPr>
            <w:tcW w:w="10206" w:type="dxa"/>
            <w:gridSpan w:val="8"/>
            <w:shd w:val="clear" w:color="auto" w:fill="E7E6E6" w:themeFill="background2"/>
          </w:tcPr>
          <w:p w14:paraId="2F3E545D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protection and privacy laws:</w:t>
            </w:r>
          </w:p>
        </w:tc>
      </w:tr>
      <w:tr w:rsidR="009C32A0" w:rsidRPr="0026173B" w14:paraId="0A03DC1A" w14:textId="77777777" w:rsidTr="00492EC5">
        <w:tblPrEx>
          <w:tblLook w:val="0000" w:firstRow="0" w:lastRow="0" w:firstColumn="0" w:lastColumn="0" w:noHBand="0" w:noVBand="0"/>
        </w:tblPrEx>
        <w:trPr>
          <w:trHeight w:val="488"/>
        </w:trPr>
        <w:tc>
          <w:tcPr>
            <w:tcW w:w="4957" w:type="dxa"/>
            <w:gridSpan w:val="3"/>
            <w:vMerge w:val="restart"/>
          </w:tcPr>
          <w:p w14:paraId="359B6572" w14:textId="77777777" w:rsidR="009C32A0" w:rsidRDefault="009C32A0" w:rsidP="009C32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your company have a policy statement and supporting procedures and controls for collection, safeguarding and protection of personal and/or sensitive information including reporting of data breaches under applicable local and international laws?</w:t>
            </w:r>
          </w:p>
        </w:tc>
        <w:tc>
          <w:tcPr>
            <w:tcW w:w="992" w:type="dxa"/>
            <w:gridSpan w:val="2"/>
          </w:tcPr>
          <w:p w14:paraId="258F8E0C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61637055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0F492EB7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0591D97B" w14:textId="77777777" w:rsidR="009C32A0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155583551"/>
              <w:placeholder>
                <w:docPart w:val="CBC6A48CEF93485AADD63968CF6C65A1"/>
              </w:placeholder>
              <w:showingPlcHdr/>
            </w:sdtPr>
            <w:sdtEndPr/>
            <w:sdtContent>
              <w:p w14:paraId="47510399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26173B" w14:paraId="4F4E14E4" w14:textId="77777777" w:rsidTr="00492EC5">
        <w:tblPrEx>
          <w:tblLook w:val="0000" w:firstRow="0" w:lastRow="0" w:firstColumn="0" w:lastColumn="0" w:noHBand="0" w:noVBand="0"/>
        </w:tblPrEx>
        <w:trPr>
          <w:trHeight w:hRule="exact" w:val="487"/>
        </w:trPr>
        <w:tc>
          <w:tcPr>
            <w:tcW w:w="4957" w:type="dxa"/>
            <w:gridSpan w:val="3"/>
            <w:vMerge/>
          </w:tcPr>
          <w:p w14:paraId="511F8AEA" w14:textId="77777777" w:rsidR="009C32A0" w:rsidRDefault="009C32A0" w:rsidP="009C32A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4221190F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24318567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0ACB3D6D" w14:textId="77777777" w:rsidR="009C32A0" w:rsidRPr="0026173B" w:rsidRDefault="009C32A0" w:rsidP="009C32A0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3200446F" w14:textId="77777777" w:rsidR="009C32A0" w:rsidRPr="0026173B" w:rsidRDefault="009C32A0" w:rsidP="009C32A0">
            <w:pPr>
              <w:pStyle w:val="BodyText"/>
              <w:rPr>
                <w:sz w:val="16"/>
                <w:szCs w:val="16"/>
              </w:rPr>
            </w:pPr>
          </w:p>
        </w:tc>
      </w:tr>
      <w:tr w:rsidR="009C32A0" w:rsidRPr="0026173B" w14:paraId="7270F29D" w14:textId="77777777" w:rsidTr="00492EC5">
        <w:tblPrEx>
          <w:tblLook w:val="0000" w:firstRow="0" w:lastRow="0" w:firstColumn="0" w:lastColumn="0" w:noHBand="0" w:noVBand="0"/>
        </w:tblPrEx>
        <w:trPr>
          <w:trHeight w:hRule="exact" w:val="425"/>
        </w:trPr>
        <w:tc>
          <w:tcPr>
            <w:tcW w:w="4957" w:type="dxa"/>
            <w:gridSpan w:val="3"/>
            <w:shd w:val="clear" w:color="auto" w:fill="000000" w:themeFill="text1"/>
          </w:tcPr>
          <w:p w14:paraId="01843C02" w14:textId="77777777" w:rsidR="009C32A0" w:rsidRPr="0026173B" w:rsidRDefault="009C32A0" w:rsidP="009C32A0">
            <w:pPr>
              <w:pStyle w:val="Heading1"/>
              <w:outlineLvl w:val="0"/>
              <w:rPr>
                <w:sz w:val="16"/>
                <w:szCs w:val="16"/>
              </w:rPr>
            </w:pPr>
            <w:r>
              <w:rPr>
                <w:b/>
                <w:color w:val="FFFFFF" w:themeColor="background1"/>
                <w:sz w:val="16"/>
                <w:szCs w:val="16"/>
              </w:rPr>
              <w:t>CONFLICT OF INTEREST</w:t>
            </w:r>
          </w:p>
        </w:tc>
        <w:tc>
          <w:tcPr>
            <w:tcW w:w="5249" w:type="dxa"/>
            <w:gridSpan w:val="5"/>
            <w:shd w:val="clear" w:color="auto" w:fill="000000" w:themeFill="text1"/>
          </w:tcPr>
          <w:p w14:paraId="48FECFA6" w14:textId="77777777" w:rsidR="009C32A0" w:rsidRPr="0026173B" w:rsidRDefault="009C32A0" w:rsidP="009C32A0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</w:p>
        </w:tc>
      </w:tr>
      <w:tr w:rsidR="009C32A0" w:rsidRPr="00FC0BBA" w14:paraId="2B165906" w14:textId="77777777" w:rsidTr="00492EC5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4957" w:type="dxa"/>
            <w:gridSpan w:val="3"/>
            <w:vMerge w:val="restart"/>
          </w:tcPr>
          <w:p w14:paraId="72185822" w14:textId="7CF4A752" w:rsidR="00492EC5" w:rsidRDefault="009C32A0" w:rsidP="009C32A0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Will any conflicts of interest exist now or in the future between you and Sigma and any other organisation shoul</w:t>
            </w:r>
            <w:r>
              <w:rPr>
                <w:sz w:val="16"/>
                <w:szCs w:val="16"/>
              </w:rPr>
              <w:t xml:space="preserve">d you be engaged to provide </w:t>
            </w:r>
            <w:r w:rsidR="00492EC5">
              <w:rPr>
                <w:sz w:val="16"/>
                <w:szCs w:val="16"/>
              </w:rPr>
              <w:t>goods / services to Sigma</w:t>
            </w:r>
            <w:r>
              <w:rPr>
                <w:sz w:val="16"/>
                <w:szCs w:val="16"/>
              </w:rPr>
              <w:t>?</w:t>
            </w:r>
          </w:p>
          <w:p w14:paraId="7238E0D3" w14:textId="77777777" w:rsidR="00492EC5" w:rsidRPr="00492EC5" w:rsidRDefault="00492EC5" w:rsidP="00492EC5">
            <w:pPr>
              <w:rPr>
                <w:sz w:val="16"/>
                <w:szCs w:val="16"/>
              </w:rPr>
            </w:pPr>
          </w:p>
          <w:p w14:paraId="61BD18E5" w14:textId="77777777" w:rsidR="00492EC5" w:rsidRPr="00492EC5" w:rsidRDefault="00492EC5" w:rsidP="00492EC5">
            <w:pPr>
              <w:rPr>
                <w:sz w:val="16"/>
                <w:szCs w:val="16"/>
              </w:rPr>
            </w:pPr>
          </w:p>
          <w:p w14:paraId="50C3EAF3" w14:textId="0B15E349" w:rsidR="009C32A0" w:rsidRPr="00492EC5" w:rsidRDefault="009C32A0" w:rsidP="00492EC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2AFA0E28" w14:textId="77777777" w:rsidR="009C32A0" w:rsidRPr="0026173B" w:rsidRDefault="009C32A0" w:rsidP="009C32A0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color w:val="000000" w:themeColor="text1"/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926533015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55FDED78" w14:textId="77777777" w:rsidR="009C32A0" w:rsidRPr="0026173B" w:rsidRDefault="009C32A0" w:rsidP="009C32A0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F639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 w:val="restart"/>
          </w:tcPr>
          <w:p w14:paraId="098C05BD" w14:textId="77777777" w:rsidR="009C32A0" w:rsidRPr="008D5F13" w:rsidRDefault="009C32A0" w:rsidP="009C32A0">
            <w:pPr>
              <w:pStyle w:val="BodyText"/>
              <w:rPr>
                <w:sz w:val="16"/>
                <w:szCs w:val="16"/>
              </w:rPr>
            </w:pPr>
            <w:r w:rsidRPr="008D5F13">
              <w:rPr>
                <w:sz w:val="16"/>
                <w:szCs w:val="16"/>
              </w:rPr>
              <w:t>If yes, please provide details:</w:t>
            </w:r>
          </w:p>
          <w:sdt>
            <w:sdtPr>
              <w:rPr>
                <w:sz w:val="16"/>
                <w:szCs w:val="16"/>
              </w:rPr>
              <w:id w:val="-1663075992"/>
              <w:placeholder>
                <w:docPart w:val="100DD7BDE8B544F5B26BAA3DA431A692"/>
              </w:placeholder>
              <w:showingPlcHdr/>
            </w:sdtPr>
            <w:sdtEndPr/>
            <w:sdtContent>
              <w:p w14:paraId="5BC4E1C6" w14:textId="77777777" w:rsidR="009C32A0" w:rsidRPr="00FC0BBA" w:rsidRDefault="009C32A0" w:rsidP="009C32A0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26173B" w14:paraId="7F8A1098" w14:textId="77777777" w:rsidTr="00492EC5">
        <w:tblPrEx>
          <w:tblLook w:val="0000" w:firstRow="0" w:lastRow="0" w:firstColumn="0" w:lastColumn="0" w:noHBand="0" w:noVBand="0"/>
        </w:tblPrEx>
        <w:trPr>
          <w:trHeight w:hRule="exact" w:val="531"/>
        </w:trPr>
        <w:tc>
          <w:tcPr>
            <w:tcW w:w="4957" w:type="dxa"/>
            <w:gridSpan w:val="3"/>
            <w:vMerge/>
          </w:tcPr>
          <w:p w14:paraId="13620AD5" w14:textId="77777777" w:rsidR="009C32A0" w:rsidRPr="0026173B" w:rsidRDefault="009C32A0" w:rsidP="009C32A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33464414" w14:textId="77777777" w:rsidR="009C32A0" w:rsidRDefault="009C32A0" w:rsidP="009C32A0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color w:val="000000" w:themeColor="text1"/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1554185654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29AE7DAC" w14:textId="77777777" w:rsidR="009C32A0" w:rsidRDefault="009C32A0" w:rsidP="009C32A0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F639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  <w:vMerge/>
          </w:tcPr>
          <w:p w14:paraId="2617F120" w14:textId="77777777" w:rsidR="009C32A0" w:rsidRPr="0026173B" w:rsidRDefault="009C32A0" w:rsidP="009C32A0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</w:p>
        </w:tc>
      </w:tr>
      <w:tr w:rsidR="009C32A0" w:rsidRPr="00FC0BBA" w14:paraId="35105EFE" w14:textId="77777777" w:rsidTr="00492EC5">
        <w:tblPrEx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4957" w:type="dxa"/>
            <w:gridSpan w:val="3"/>
          </w:tcPr>
          <w:p w14:paraId="6EAB8B5B" w14:textId="77777777" w:rsidR="009C32A0" w:rsidRPr="0026173B" w:rsidRDefault="009C32A0" w:rsidP="009C32A0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lastRenderedPageBreak/>
              <w:t>Will there be any circumstances or relationships that constitute a conflict of interest relating to your response or your potential obligations under the contract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992" w:type="dxa"/>
            <w:gridSpan w:val="2"/>
          </w:tcPr>
          <w:p w14:paraId="460E10E1" w14:textId="77777777" w:rsidR="009C32A0" w:rsidRPr="0026173B" w:rsidRDefault="009C32A0" w:rsidP="009C32A0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color w:val="000000" w:themeColor="text1"/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8724152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24AA5418" w14:textId="77777777" w:rsidR="009C32A0" w:rsidRPr="0026173B" w:rsidRDefault="009C32A0" w:rsidP="009C32A0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086D4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65" w:type="dxa"/>
            <w:gridSpan w:val="2"/>
          </w:tcPr>
          <w:p w14:paraId="3568D3B8" w14:textId="77777777" w:rsidR="009C32A0" w:rsidRPr="008D5F13" w:rsidRDefault="009C32A0" w:rsidP="009C32A0">
            <w:pPr>
              <w:pStyle w:val="BodyText"/>
              <w:rPr>
                <w:sz w:val="16"/>
                <w:szCs w:val="16"/>
              </w:rPr>
            </w:pPr>
            <w:r w:rsidRPr="008D5F13">
              <w:rPr>
                <w:sz w:val="16"/>
                <w:szCs w:val="16"/>
              </w:rPr>
              <w:t>If yes, please provide details:</w:t>
            </w:r>
          </w:p>
          <w:sdt>
            <w:sdtPr>
              <w:rPr>
                <w:sz w:val="16"/>
                <w:szCs w:val="16"/>
              </w:rPr>
              <w:id w:val="2139675442"/>
              <w:placeholder>
                <w:docPart w:val="DB9227FCCE54441486978697FD7E56C4"/>
              </w:placeholder>
              <w:showingPlcHdr/>
            </w:sdtPr>
            <w:sdtEndPr/>
            <w:sdtContent>
              <w:p w14:paraId="118EF9C3" w14:textId="77777777" w:rsidR="009C32A0" w:rsidRPr="00FC0BBA" w:rsidRDefault="009C32A0" w:rsidP="009C32A0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C32A0" w:rsidRPr="00890C88" w14:paraId="51B82ECD" w14:textId="77777777" w:rsidTr="00492EC5">
        <w:trPr>
          <w:gridAfter w:val="1"/>
          <w:wAfter w:w="6" w:type="dxa"/>
        </w:trPr>
        <w:tc>
          <w:tcPr>
            <w:tcW w:w="10200" w:type="dxa"/>
            <w:gridSpan w:val="7"/>
            <w:shd w:val="clear" w:color="auto" w:fill="000000" w:themeFill="text1"/>
            <w:hideMark/>
          </w:tcPr>
          <w:p w14:paraId="55164093" w14:textId="77777777" w:rsidR="009C32A0" w:rsidRPr="00492EC5" w:rsidRDefault="009C32A0" w:rsidP="009C32A0">
            <w:pPr>
              <w:pStyle w:val="Heading1"/>
              <w:outlineLvl w:val="0"/>
              <w:rPr>
                <w:sz w:val="16"/>
                <w:szCs w:val="16"/>
              </w:rPr>
            </w:pPr>
            <w:r w:rsidRPr="00492EC5">
              <w:rPr>
                <w:color w:val="auto"/>
                <w:sz w:val="16"/>
                <w:szCs w:val="16"/>
              </w:rPr>
              <w:t>THIS PART OF QUESTIONNAIRE COMPLETED BY</w:t>
            </w:r>
          </w:p>
        </w:tc>
      </w:tr>
      <w:tr w:rsidR="00492EC5" w:rsidRPr="00DA06CF" w14:paraId="43B0716A" w14:textId="77777777" w:rsidTr="00492EC5">
        <w:trPr>
          <w:gridAfter w:val="1"/>
          <w:wAfter w:w="6" w:type="dxa"/>
          <w:trHeight w:hRule="exact" w:val="484"/>
        </w:trPr>
        <w:tc>
          <w:tcPr>
            <w:tcW w:w="1267" w:type="dxa"/>
            <w:shd w:val="clear" w:color="auto" w:fill="DEEAF6" w:themeFill="accent5" w:themeFillTint="33"/>
          </w:tcPr>
          <w:p w14:paraId="21E861CA" w14:textId="1C325E3D" w:rsidR="00492EC5" w:rsidRPr="00492EC5" w:rsidRDefault="00492EC5" w:rsidP="00492EC5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Name:</w:t>
            </w:r>
          </w:p>
        </w:tc>
        <w:tc>
          <w:tcPr>
            <w:tcW w:w="3291" w:type="dxa"/>
            <w:shd w:val="clear" w:color="auto" w:fill="DEEAF6" w:themeFill="accent5" w:themeFillTint="33"/>
          </w:tcPr>
          <w:p w14:paraId="6AFC4AC3" w14:textId="77777777" w:rsidR="00492EC5" w:rsidRPr="00492EC5" w:rsidRDefault="00492EC5" w:rsidP="00492EC5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shd w:val="clear" w:color="auto" w:fill="DEEAF6" w:themeFill="accent5" w:themeFillTint="33"/>
          </w:tcPr>
          <w:p w14:paraId="6BCD0682" w14:textId="2606FB58" w:rsidR="00492EC5" w:rsidRPr="00492EC5" w:rsidRDefault="00492EC5" w:rsidP="00492EC5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Signature:</w:t>
            </w:r>
          </w:p>
        </w:tc>
        <w:tc>
          <w:tcPr>
            <w:tcW w:w="4445" w:type="dxa"/>
            <w:gridSpan w:val="3"/>
            <w:shd w:val="clear" w:color="auto" w:fill="DEEAF6" w:themeFill="accent5" w:themeFillTint="33"/>
          </w:tcPr>
          <w:p w14:paraId="337FAA2E" w14:textId="77777777" w:rsidR="00492EC5" w:rsidRPr="00492EC5" w:rsidRDefault="00492EC5" w:rsidP="00492EC5">
            <w:pPr>
              <w:pStyle w:val="BodyText"/>
              <w:rPr>
                <w:sz w:val="16"/>
                <w:szCs w:val="16"/>
              </w:rPr>
            </w:pPr>
          </w:p>
        </w:tc>
      </w:tr>
      <w:tr w:rsidR="00492EC5" w:rsidRPr="00DA06CF" w14:paraId="3255782F" w14:textId="77777777" w:rsidTr="00492EC5">
        <w:trPr>
          <w:gridAfter w:val="1"/>
          <w:wAfter w:w="6" w:type="dxa"/>
          <w:trHeight w:hRule="exact" w:val="704"/>
        </w:trPr>
        <w:tc>
          <w:tcPr>
            <w:tcW w:w="1267" w:type="dxa"/>
            <w:shd w:val="clear" w:color="auto" w:fill="DEEAF6" w:themeFill="accent5" w:themeFillTint="33"/>
          </w:tcPr>
          <w:p w14:paraId="62FBCD04" w14:textId="1645EB74" w:rsidR="00492EC5" w:rsidRPr="00492EC5" w:rsidRDefault="00492EC5" w:rsidP="00492EC5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Position:</w:t>
            </w:r>
          </w:p>
        </w:tc>
        <w:tc>
          <w:tcPr>
            <w:tcW w:w="3291" w:type="dxa"/>
            <w:shd w:val="clear" w:color="auto" w:fill="DEEAF6" w:themeFill="accent5" w:themeFillTint="33"/>
          </w:tcPr>
          <w:p w14:paraId="70F506AA" w14:textId="77777777" w:rsidR="00492EC5" w:rsidRPr="00492EC5" w:rsidRDefault="00492EC5" w:rsidP="00492EC5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shd w:val="clear" w:color="auto" w:fill="DEEAF6" w:themeFill="accent5" w:themeFillTint="33"/>
          </w:tcPr>
          <w:p w14:paraId="030D9D66" w14:textId="60C7B2B3" w:rsidR="00492EC5" w:rsidRPr="00492EC5" w:rsidRDefault="00492EC5" w:rsidP="00492EC5">
            <w:pPr>
              <w:pStyle w:val="BodyText"/>
              <w:rPr>
                <w:sz w:val="16"/>
                <w:szCs w:val="16"/>
              </w:rPr>
            </w:pPr>
            <w:r w:rsidRPr="00BB717B">
              <w:rPr>
                <w:sz w:val="16"/>
                <w:szCs w:val="16"/>
              </w:rPr>
              <w:t>Date:</w:t>
            </w:r>
          </w:p>
        </w:tc>
        <w:tc>
          <w:tcPr>
            <w:tcW w:w="4445" w:type="dxa"/>
            <w:gridSpan w:val="3"/>
            <w:shd w:val="clear" w:color="auto" w:fill="DEEAF6" w:themeFill="accent5" w:themeFillTint="33"/>
          </w:tcPr>
          <w:p w14:paraId="3C5C0C6D" w14:textId="77777777" w:rsidR="00492EC5" w:rsidRPr="00492EC5" w:rsidRDefault="00492EC5" w:rsidP="00492EC5">
            <w:pPr>
              <w:pStyle w:val="BodyText"/>
              <w:rPr>
                <w:sz w:val="16"/>
                <w:szCs w:val="16"/>
              </w:rPr>
            </w:pPr>
          </w:p>
        </w:tc>
      </w:tr>
    </w:tbl>
    <w:p w14:paraId="3381048A" w14:textId="05A2AB4A" w:rsidR="00DA72F1" w:rsidRPr="000671AB" w:rsidRDefault="00DA72F1" w:rsidP="00DA72F1">
      <w:pPr>
        <w:pStyle w:val="Heading1"/>
        <w:rPr>
          <w:caps/>
          <w:color w:val="000000" w:themeColor="text1"/>
          <w:sz w:val="12"/>
          <w:szCs w:val="12"/>
        </w:rPr>
      </w:pPr>
      <w:r w:rsidRPr="000671AB">
        <w:rPr>
          <w:caps/>
          <w:color w:val="000000" w:themeColor="text1"/>
          <w:sz w:val="12"/>
          <w:szCs w:val="12"/>
        </w:rPr>
        <w:t>INTERNAL Document control and related documents </w:t>
      </w:r>
    </w:p>
    <w:tbl>
      <w:tblPr>
        <w:tblW w:w="101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2117"/>
        <w:gridCol w:w="1002"/>
        <w:gridCol w:w="5298"/>
      </w:tblGrid>
      <w:tr w:rsidR="00DA72F1" w:rsidRPr="000671AB" w14:paraId="377AD6E0" w14:textId="77777777" w:rsidTr="000671AB"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7797F2FA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Name of document 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5160A7" w14:textId="371C0D94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</w:rPr>
            </w:pPr>
            <w:r w:rsidRPr="000671AB">
              <w:rPr>
                <w:rFonts w:cs="Arial"/>
                <w:sz w:val="12"/>
                <w:szCs w:val="12"/>
              </w:rPr>
              <w:t>Indirect Supplier Due Diligence Questionnaire</w:t>
            </w:r>
          </w:p>
        </w:tc>
        <w:tc>
          <w:tcPr>
            <w:tcW w:w="529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F595A7" w14:textId="49FD8AAF" w:rsidR="00DA72F1" w:rsidRPr="000671AB" w:rsidRDefault="00220EED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sdt>
              <w:sdtPr>
                <w:rPr>
                  <w:rFonts w:cs="Arial"/>
                  <w:color w:val="000000"/>
                  <w:sz w:val="12"/>
                  <w:szCs w:val="12"/>
                </w:rPr>
                <w:alias w:val="Category"/>
                <w:tag w:val=""/>
                <w:id w:val="1070305943"/>
                <w:placeholder>
                  <w:docPart w:val="AF296C839C774D898CC2C8696E9BF200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DA72F1" w:rsidRPr="000671AB">
                  <w:rPr>
                    <w:rFonts w:cs="Arial"/>
                    <w:color w:val="000000"/>
                    <w:sz w:val="12"/>
                    <w:szCs w:val="12"/>
                  </w:rPr>
                  <w:t>SG-FIN-CKL-1C1</w:t>
                </w:r>
              </w:sdtContent>
            </w:sdt>
          </w:p>
        </w:tc>
      </w:tr>
      <w:tr w:rsidR="00DA72F1" w:rsidRPr="000671AB" w14:paraId="06498FC5" w14:textId="77777777" w:rsidTr="000671AB">
        <w:tc>
          <w:tcPr>
            <w:tcW w:w="1693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7E92137B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Document Author </w:t>
            </w:r>
          </w:p>
        </w:tc>
        <w:tc>
          <w:tcPr>
            <w:tcW w:w="8417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025A28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Renew Legal Counsel </w:t>
            </w:r>
          </w:p>
        </w:tc>
      </w:tr>
      <w:tr w:rsidR="00DA72F1" w:rsidRPr="000671AB" w14:paraId="577AB60E" w14:textId="77777777" w:rsidTr="000671AB">
        <w:tc>
          <w:tcPr>
            <w:tcW w:w="1693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4F1D26DF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Document Approver </w:t>
            </w:r>
          </w:p>
        </w:tc>
        <w:tc>
          <w:tcPr>
            <w:tcW w:w="8417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691C98" w14:textId="0EBB1A5B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Sam Lawson, General Counsel and Company Secretary</w:t>
            </w:r>
          </w:p>
        </w:tc>
      </w:tr>
      <w:tr w:rsidR="00DA72F1" w:rsidRPr="000671AB" w14:paraId="3E9FC6A5" w14:textId="77777777" w:rsidTr="000671AB">
        <w:tc>
          <w:tcPr>
            <w:tcW w:w="1693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19A711D4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Document Reviewers </w:t>
            </w:r>
          </w:p>
        </w:tc>
        <w:tc>
          <w:tcPr>
            <w:tcW w:w="8417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63A438" w14:textId="3BE9F67B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Karen Marshall, National Risk and Compliance Manager, Les Barnes National Health and Safety Manager; Steve Ermel Indirect Procurement Manager</w:t>
            </w:r>
          </w:p>
        </w:tc>
      </w:tr>
      <w:tr w:rsidR="00DA72F1" w:rsidRPr="000671AB" w14:paraId="56FE413E" w14:textId="77777777" w:rsidTr="000671AB">
        <w:tc>
          <w:tcPr>
            <w:tcW w:w="1693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12947AAA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Review Period </w:t>
            </w:r>
          </w:p>
        </w:tc>
        <w:tc>
          <w:tcPr>
            <w:tcW w:w="3119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32939D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Two-yearly </w:t>
            </w:r>
          </w:p>
        </w:tc>
        <w:tc>
          <w:tcPr>
            <w:tcW w:w="529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5CF4A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 </w:t>
            </w:r>
          </w:p>
        </w:tc>
      </w:tr>
      <w:tr w:rsidR="00DA72F1" w:rsidRPr="000671AB" w14:paraId="45FAE62E" w14:textId="77777777" w:rsidTr="000671AB">
        <w:tc>
          <w:tcPr>
            <w:tcW w:w="1693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7319CEEC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Related documents </w:t>
            </w:r>
          </w:p>
        </w:tc>
        <w:tc>
          <w:tcPr>
            <w:tcW w:w="8417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24270D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Supplier Handbook</w:t>
            </w:r>
          </w:p>
        </w:tc>
      </w:tr>
      <w:tr w:rsidR="00DA72F1" w:rsidRPr="000671AB" w14:paraId="2BB44306" w14:textId="77777777" w:rsidTr="000671AB">
        <w:trPr>
          <w:trHeight w:val="270"/>
        </w:trPr>
        <w:tc>
          <w:tcPr>
            <w:tcW w:w="1693" w:type="dxa"/>
            <w:vMerge w:val="restart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455D3EFD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Change record </w:t>
            </w:r>
          </w:p>
        </w:tc>
        <w:tc>
          <w:tcPr>
            <w:tcW w:w="21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46464E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Version 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03E260" w14:textId="4E67CA20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 1.1</w:t>
            </w:r>
          </w:p>
        </w:tc>
        <w:tc>
          <w:tcPr>
            <w:tcW w:w="529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102DA7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Notes </w:t>
            </w:r>
          </w:p>
        </w:tc>
      </w:tr>
      <w:tr w:rsidR="00DA72F1" w:rsidRPr="000671AB" w14:paraId="3DC98A36" w14:textId="77777777" w:rsidTr="000671AB">
        <w:trPr>
          <w:trHeight w:val="270"/>
        </w:trPr>
        <w:tc>
          <w:tcPr>
            <w:tcW w:w="1693" w:type="dxa"/>
            <w:vMerge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7C11A0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</w:p>
        </w:tc>
        <w:tc>
          <w:tcPr>
            <w:tcW w:w="211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BCF5CC" w14:textId="77777777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Publish date 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2E88AB" w14:textId="7A535154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 August 2018</w:t>
            </w:r>
          </w:p>
        </w:tc>
        <w:tc>
          <w:tcPr>
            <w:tcW w:w="529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3E0819" w14:textId="1F92BAE3" w:rsidR="00DA72F1" w:rsidRPr="000671AB" w:rsidRDefault="00DA72F1" w:rsidP="000671AB">
            <w:pPr>
              <w:pStyle w:val="BodyText"/>
              <w:spacing w:before="60" w:after="0"/>
              <w:rPr>
                <w:rFonts w:cs="Arial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 Updated based on feedback from indirect suppliers and to align with Direct Supplier Due Diligence Questionnaire minimum requirements.</w:t>
            </w:r>
          </w:p>
        </w:tc>
      </w:tr>
    </w:tbl>
    <w:p w14:paraId="7CBB2DC9" w14:textId="77777777" w:rsidR="00056A96" w:rsidRPr="000671AB" w:rsidRDefault="00056A96" w:rsidP="00492EC5">
      <w:pPr>
        <w:rPr>
          <w:sz w:val="12"/>
          <w:szCs w:val="12"/>
          <w:lang w:eastAsia="en-AU"/>
        </w:rPr>
      </w:pPr>
    </w:p>
    <w:sectPr w:rsidR="00056A96" w:rsidRPr="000671AB" w:rsidSect="00B61444">
      <w:pgSz w:w="11906" w:h="16838"/>
      <w:pgMar w:top="1843" w:right="991" w:bottom="1135" w:left="709" w:header="708" w:footer="1269" w:gutter="0"/>
      <w:cols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8CBAB" w14:textId="77777777" w:rsidR="009C32A0" w:rsidRDefault="009C32A0" w:rsidP="00835417">
      <w:r>
        <w:separator/>
      </w:r>
    </w:p>
  </w:endnote>
  <w:endnote w:type="continuationSeparator" w:id="0">
    <w:p w14:paraId="365390ED" w14:textId="77777777" w:rsidR="009C32A0" w:rsidRDefault="009C32A0" w:rsidP="0083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 LT Pro 57 Condensed">
    <w:altName w:val="Arial"/>
    <w:panose1 w:val="00000000000000000000"/>
    <w:charset w:val="00"/>
    <w:family w:val="swiss"/>
    <w:notTrueType/>
    <w:pitch w:val="variable"/>
    <w:sig w:usb0="00000001" w:usb1="5000205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7656945"/>
      <w:docPartObj>
        <w:docPartGallery w:val="Page Numbers (Bottom of Page)"/>
        <w:docPartUnique/>
      </w:docPartObj>
    </w:sdtPr>
    <w:sdtEndPr>
      <w:rPr>
        <w:noProof/>
      </w:rPr>
    </w:sdtEndPr>
    <w:sdtContent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418"/>
          <w:gridCol w:w="8778"/>
        </w:tblGrid>
        <w:tr w:rsidR="00C32EEA" w:rsidRPr="00492EC5" w14:paraId="64583E2F" w14:textId="77777777" w:rsidTr="00E93DD7">
          <w:tc>
            <w:tcPr>
              <w:tcW w:w="1418" w:type="dxa"/>
              <w:vAlign w:val="center"/>
            </w:tcPr>
            <w:p w14:paraId="69CF6FDF" w14:textId="4601AD65" w:rsidR="00C32EEA" w:rsidRPr="00492EC5" w:rsidRDefault="00220EED" w:rsidP="00C32EEA">
              <w:pPr>
                <w:pStyle w:val="Footer"/>
                <w:rPr>
                  <w:color w:val="000000"/>
                  <w:sz w:val="12"/>
                  <w:szCs w:val="12"/>
                </w:rPr>
              </w:pPr>
              <w:sdt>
                <w:sdtPr>
                  <w:rPr>
                    <w:color w:val="000000"/>
                    <w:sz w:val="12"/>
                    <w:szCs w:val="12"/>
                  </w:rPr>
                  <w:alias w:val="Category"/>
                  <w:tag w:val=""/>
                  <w:id w:val="-300612728"/>
                  <w:placeholder>
                    <w:docPart w:val="F83A7C788A0F4B2A903886693C0CE085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EndPr/>
                <w:sdtContent>
                  <w:r w:rsidR="00C32EEA" w:rsidRPr="00492EC5">
                    <w:rPr>
                      <w:color w:val="000000"/>
                      <w:sz w:val="12"/>
                      <w:szCs w:val="12"/>
                    </w:rPr>
                    <w:t>SG-FIN-CKL-1C1</w:t>
                  </w:r>
                </w:sdtContent>
              </w:sdt>
            </w:p>
          </w:tc>
          <w:tc>
            <w:tcPr>
              <w:tcW w:w="8778" w:type="dxa"/>
              <w:vAlign w:val="center"/>
            </w:tcPr>
            <w:p w14:paraId="5603A185" w14:textId="77777777" w:rsidR="00C32EEA" w:rsidRPr="00492EC5" w:rsidRDefault="00C32EEA" w:rsidP="00C32EEA">
              <w:pPr>
                <w:pStyle w:val="Footer"/>
                <w:rPr>
                  <w:color w:val="000000"/>
                  <w:sz w:val="12"/>
                  <w:szCs w:val="12"/>
                </w:rPr>
              </w:pPr>
              <w:r w:rsidRPr="00492EC5">
                <w:rPr>
                  <w:color w:val="000000"/>
                  <w:sz w:val="12"/>
                  <w:szCs w:val="12"/>
                </w:rPr>
                <w:t>Version 1.1 Published Aug 2018</w:t>
              </w:r>
            </w:p>
          </w:tc>
        </w:tr>
        <w:tr w:rsidR="00C32EEA" w:rsidRPr="00492EC5" w14:paraId="3DB2C8FF" w14:textId="77777777" w:rsidTr="00913804">
          <w:tc>
            <w:tcPr>
              <w:tcW w:w="10196" w:type="dxa"/>
              <w:gridSpan w:val="2"/>
              <w:vAlign w:val="center"/>
            </w:tcPr>
            <w:p w14:paraId="57644B8A" w14:textId="75D122EC" w:rsidR="00C32EEA" w:rsidRPr="00492EC5" w:rsidRDefault="00C32EEA" w:rsidP="00C32EEA">
              <w:pPr>
                <w:pStyle w:val="Footer"/>
                <w:jc w:val="center"/>
                <w:rPr>
                  <w:color w:val="000000"/>
                  <w:sz w:val="12"/>
                  <w:szCs w:val="12"/>
                </w:rPr>
              </w:pPr>
              <w:r w:rsidRPr="00C32EEA">
                <w:rPr>
                  <w:color w:val="000000"/>
                  <w:sz w:val="12"/>
                  <w:szCs w:val="12"/>
                </w:rPr>
                <w:fldChar w:fldCharType="begin"/>
              </w:r>
              <w:r w:rsidRPr="00C32EEA">
                <w:rPr>
                  <w:color w:val="000000"/>
                  <w:sz w:val="12"/>
                  <w:szCs w:val="12"/>
                </w:rPr>
                <w:instrText xml:space="preserve"> PAGE   \* MERGEFORMAT </w:instrText>
              </w:r>
              <w:r w:rsidRPr="00C32EEA">
                <w:rPr>
                  <w:color w:val="000000"/>
                  <w:sz w:val="12"/>
                  <w:szCs w:val="12"/>
                </w:rPr>
                <w:fldChar w:fldCharType="separate"/>
              </w:r>
              <w:r w:rsidR="00220EED" w:rsidRPr="00220EED">
                <w:rPr>
                  <w:b/>
                  <w:bCs/>
                  <w:noProof/>
                  <w:color w:val="000000"/>
                  <w:sz w:val="12"/>
                  <w:szCs w:val="12"/>
                </w:rPr>
                <w:t>7</w:t>
              </w:r>
              <w:r w:rsidRPr="00C32EEA">
                <w:rPr>
                  <w:b/>
                  <w:bCs/>
                  <w:noProof/>
                  <w:color w:val="000000"/>
                  <w:sz w:val="12"/>
                  <w:szCs w:val="12"/>
                </w:rPr>
                <w:fldChar w:fldCharType="end"/>
              </w:r>
              <w:r w:rsidRPr="00C32EEA">
                <w:rPr>
                  <w:b/>
                  <w:bCs/>
                  <w:color w:val="000000"/>
                  <w:sz w:val="12"/>
                  <w:szCs w:val="12"/>
                </w:rPr>
                <w:t xml:space="preserve"> </w:t>
              </w:r>
              <w:r w:rsidRPr="00C32EEA">
                <w:rPr>
                  <w:color w:val="000000"/>
                  <w:sz w:val="12"/>
                  <w:szCs w:val="12"/>
                </w:rPr>
                <w:t>|</w:t>
              </w:r>
              <w:r w:rsidRPr="00C32EEA">
                <w:rPr>
                  <w:b/>
                  <w:bCs/>
                  <w:color w:val="000000"/>
                  <w:sz w:val="12"/>
                  <w:szCs w:val="12"/>
                </w:rPr>
                <w:t xml:space="preserve"> </w:t>
              </w:r>
              <w:r w:rsidRPr="00C32EEA">
                <w:rPr>
                  <w:color w:val="7F7F7F" w:themeColor="background1" w:themeShade="7F"/>
                  <w:spacing w:val="60"/>
                  <w:sz w:val="12"/>
                  <w:szCs w:val="12"/>
                </w:rPr>
                <w:t>Page</w:t>
              </w:r>
            </w:p>
          </w:tc>
        </w:tr>
      </w:tbl>
      <w:p w14:paraId="3688566A" w14:textId="4965C545" w:rsidR="009C32A0" w:rsidRPr="00C32EEA" w:rsidRDefault="00C32EEA" w:rsidP="00C32EEA">
        <w:pPr>
          <w:pStyle w:val="Footer"/>
          <w:spacing w:before="0"/>
          <w:rPr>
            <w:sz w:val="16"/>
            <w:szCs w:val="16"/>
          </w:rPr>
        </w:pPr>
        <w:r>
          <w:rPr>
            <w:noProof/>
            <w:lang w:eastAsia="en-AU"/>
          </w:rPr>
          <w:drawing>
            <wp:anchor distT="0" distB="0" distL="114300" distR="114300" simplePos="0" relativeHeight="251665408" behindDoc="1" locked="0" layoutInCell="1" allowOverlap="1" wp14:anchorId="43474DD6" wp14:editId="322169CF">
              <wp:simplePos x="0" y="0"/>
              <wp:positionH relativeFrom="page">
                <wp:align>right</wp:align>
              </wp:positionH>
              <wp:positionV relativeFrom="paragraph">
                <wp:posOffset>-575945</wp:posOffset>
              </wp:positionV>
              <wp:extent cx="7324725" cy="1516380"/>
              <wp:effectExtent l="0" t="0" r="9525" b="7620"/>
              <wp:wrapNone/>
              <wp:docPr id="26" name="Picture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24725" cy="151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8778"/>
    </w:tblGrid>
    <w:tr w:rsidR="00492EC5" w14:paraId="698D446E" w14:textId="77777777" w:rsidTr="00492EC5">
      <w:tc>
        <w:tcPr>
          <w:tcW w:w="1418" w:type="dxa"/>
          <w:vAlign w:val="center"/>
        </w:tcPr>
        <w:p w14:paraId="77FE962B" w14:textId="58358CCE" w:rsidR="00492EC5" w:rsidRPr="00492EC5" w:rsidRDefault="00220EED" w:rsidP="00492EC5">
          <w:pPr>
            <w:pStyle w:val="Footer"/>
            <w:rPr>
              <w:color w:val="000000"/>
              <w:sz w:val="12"/>
              <w:szCs w:val="12"/>
            </w:rPr>
          </w:pPr>
          <w:sdt>
            <w:sdtPr>
              <w:rPr>
                <w:color w:val="000000"/>
                <w:sz w:val="12"/>
                <w:szCs w:val="12"/>
              </w:rPr>
              <w:alias w:val="Category"/>
              <w:tag w:val=""/>
              <w:id w:val="-1820950949"/>
              <w:placeholder>
                <w:docPart w:val="B16FB88A1F664CF1B080366A57290062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492EC5" w:rsidRPr="00492EC5">
                <w:rPr>
                  <w:color w:val="000000"/>
                  <w:sz w:val="12"/>
                  <w:szCs w:val="12"/>
                </w:rPr>
                <w:t>SG-FIN-CKL-1C1</w:t>
              </w:r>
            </w:sdtContent>
          </w:sdt>
        </w:p>
      </w:tc>
      <w:tc>
        <w:tcPr>
          <w:tcW w:w="8778" w:type="dxa"/>
          <w:vAlign w:val="center"/>
        </w:tcPr>
        <w:p w14:paraId="7CD3EF38" w14:textId="35E79617" w:rsidR="00492EC5" w:rsidRPr="00492EC5" w:rsidRDefault="00492EC5" w:rsidP="00492EC5">
          <w:pPr>
            <w:pStyle w:val="Footer"/>
            <w:rPr>
              <w:color w:val="000000"/>
              <w:sz w:val="12"/>
              <w:szCs w:val="12"/>
            </w:rPr>
          </w:pPr>
          <w:r w:rsidRPr="00492EC5">
            <w:rPr>
              <w:color w:val="000000"/>
              <w:sz w:val="12"/>
              <w:szCs w:val="12"/>
            </w:rPr>
            <w:t>Version 1.1 Published Aug 2018</w:t>
          </w:r>
        </w:p>
      </w:tc>
    </w:tr>
    <w:tr w:rsidR="00C32EEA" w14:paraId="27D7043C" w14:textId="77777777" w:rsidTr="006A60E2">
      <w:tc>
        <w:tcPr>
          <w:tcW w:w="10196" w:type="dxa"/>
          <w:gridSpan w:val="2"/>
          <w:vAlign w:val="center"/>
        </w:tcPr>
        <w:p w14:paraId="14C36A70" w14:textId="6E6E28E7" w:rsidR="00C32EEA" w:rsidRPr="00492EC5" w:rsidRDefault="00C32EEA" w:rsidP="00C32EEA">
          <w:pPr>
            <w:pStyle w:val="Footer"/>
            <w:jc w:val="center"/>
            <w:rPr>
              <w:color w:val="000000"/>
              <w:sz w:val="12"/>
              <w:szCs w:val="12"/>
            </w:rPr>
          </w:pPr>
          <w:r w:rsidRPr="00C32EEA">
            <w:rPr>
              <w:color w:val="000000"/>
              <w:sz w:val="12"/>
              <w:szCs w:val="12"/>
            </w:rPr>
            <w:fldChar w:fldCharType="begin"/>
          </w:r>
          <w:r w:rsidRPr="00C32EEA">
            <w:rPr>
              <w:color w:val="000000"/>
              <w:sz w:val="12"/>
              <w:szCs w:val="12"/>
            </w:rPr>
            <w:instrText xml:space="preserve"> PAGE   \* MERGEFORMAT </w:instrText>
          </w:r>
          <w:r w:rsidRPr="00C32EEA">
            <w:rPr>
              <w:color w:val="000000"/>
              <w:sz w:val="12"/>
              <w:szCs w:val="12"/>
            </w:rPr>
            <w:fldChar w:fldCharType="separate"/>
          </w:r>
          <w:r w:rsidR="00220EED" w:rsidRPr="00220EED">
            <w:rPr>
              <w:b/>
              <w:bCs/>
              <w:noProof/>
              <w:color w:val="000000"/>
              <w:sz w:val="12"/>
              <w:szCs w:val="12"/>
            </w:rPr>
            <w:t>1</w:t>
          </w:r>
          <w:r w:rsidRPr="00C32EEA">
            <w:rPr>
              <w:b/>
              <w:bCs/>
              <w:noProof/>
              <w:color w:val="000000"/>
              <w:sz w:val="12"/>
              <w:szCs w:val="12"/>
            </w:rPr>
            <w:fldChar w:fldCharType="end"/>
          </w:r>
          <w:r w:rsidRPr="00C32EEA">
            <w:rPr>
              <w:b/>
              <w:bCs/>
              <w:color w:val="000000"/>
              <w:sz w:val="12"/>
              <w:szCs w:val="12"/>
            </w:rPr>
            <w:t xml:space="preserve"> </w:t>
          </w:r>
          <w:r w:rsidRPr="00C32EEA">
            <w:rPr>
              <w:color w:val="000000"/>
              <w:sz w:val="12"/>
              <w:szCs w:val="12"/>
            </w:rPr>
            <w:t>|</w:t>
          </w:r>
          <w:r w:rsidRPr="00C32EEA">
            <w:rPr>
              <w:b/>
              <w:bCs/>
              <w:color w:val="000000"/>
              <w:sz w:val="12"/>
              <w:szCs w:val="12"/>
            </w:rPr>
            <w:t xml:space="preserve"> </w:t>
          </w:r>
          <w:r w:rsidRPr="00C32EEA">
            <w:rPr>
              <w:color w:val="7F7F7F" w:themeColor="background1" w:themeShade="7F"/>
              <w:spacing w:val="60"/>
              <w:sz w:val="12"/>
              <w:szCs w:val="12"/>
            </w:rPr>
            <w:t>Page</w:t>
          </w:r>
        </w:p>
      </w:tc>
    </w:tr>
  </w:tbl>
  <w:p w14:paraId="52296204" w14:textId="3B1BF9EF" w:rsidR="009C32A0" w:rsidRPr="001E399B" w:rsidRDefault="00C32EEA" w:rsidP="00C32EEA">
    <w:pPr>
      <w:pStyle w:val="Footer"/>
      <w:spacing w:before="0"/>
    </w:pPr>
    <w:r>
      <w:rPr>
        <w:noProof/>
        <w:lang w:eastAsia="en-AU"/>
      </w:rPr>
      <w:drawing>
        <wp:anchor distT="0" distB="0" distL="114300" distR="114300" simplePos="0" relativeHeight="251659775" behindDoc="1" locked="0" layoutInCell="1" allowOverlap="1" wp14:anchorId="22A91E83" wp14:editId="1DB144EC">
          <wp:simplePos x="0" y="0"/>
          <wp:positionH relativeFrom="page">
            <wp:align>right</wp:align>
          </wp:positionH>
          <wp:positionV relativeFrom="paragraph">
            <wp:posOffset>-525780</wp:posOffset>
          </wp:positionV>
          <wp:extent cx="7324725" cy="1516380"/>
          <wp:effectExtent l="0" t="0" r="9525" b="762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4725" cy="1516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67027" w14:textId="77777777" w:rsidR="009C32A0" w:rsidRDefault="009C32A0" w:rsidP="00835417">
      <w:r>
        <w:separator/>
      </w:r>
    </w:p>
  </w:footnote>
  <w:footnote w:type="continuationSeparator" w:id="0">
    <w:p w14:paraId="772514A5" w14:textId="77777777" w:rsidR="009C32A0" w:rsidRDefault="009C32A0" w:rsidP="00835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0579A" w14:textId="6182E517" w:rsidR="009C32A0" w:rsidRPr="00E41A45" w:rsidRDefault="00220EED" w:rsidP="00835417">
    <w:pPr>
      <w:pStyle w:val="Header"/>
    </w:pPr>
    <w:sdt>
      <w:sdtPr>
        <w:rPr>
          <w:rStyle w:val="HeaderChar"/>
          <w:color w:val="4A257D"/>
          <w:sz w:val="28"/>
          <w:szCs w:val="28"/>
        </w:rPr>
        <w:alias w:val="Title"/>
        <w:tag w:val=""/>
        <w:id w:val="-630780292"/>
        <w:placeholder>
          <w:docPart w:val="D1AB2BA3763645919FD5B893C0777C5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HeaderChar"/>
        </w:rPr>
      </w:sdtEndPr>
      <w:sdtContent>
        <w:r w:rsidR="009C32A0" w:rsidRPr="008776D7">
          <w:rPr>
            <w:rStyle w:val="HeaderChar"/>
            <w:color w:val="4A257D"/>
            <w:sz w:val="28"/>
            <w:szCs w:val="28"/>
          </w:rPr>
          <w:t>INDIRECT SUPPLIER DUE DILIGENCE QUESTIONNAIRE</w:t>
        </w:r>
      </w:sdtContent>
    </w:sdt>
    <w:r w:rsidR="009C32A0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572D34" wp14:editId="2A6DE23C">
              <wp:simplePos x="0" y="0"/>
              <wp:positionH relativeFrom="column">
                <wp:posOffset>-16510</wp:posOffset>
              </wp:positionH>
              <wp:positionV relativeFrom="paragraph">
                <wp:posOffset>549910</wp:posOffset>
              </wp:positionV>
              <wp:extent cx="6524625" cy="9525"/>
              <wp:effectExtent l="0" t="0" r="28575" b="28575"/>
              <wp:wrapNone/>
              <wp:docPr id="29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4625" cy="9525"/>
                      </a:xfrm>
                      <a:prstGeom prst="line">
                        <a:avLst/>
                      </a:prstGeom>
                      <a:ln>
                        <a:solidFill>
                          <a:srgbClr val="F39000"/>
                        </a:solidFill>
                      </a:ln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8ADF12" id="Straight Connector 2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43.3pt" to="512.4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" strokecolor="#f39000" strokeweight="1.5pt">
              <v:stroke joinstyle="miter"/>
            </v:line>
          </w:pict>
        </mc:Fallback>
      </mc:AlternateContent>
    </w:r>
    <w:r w:rsidR="009C32A0" w:rsidRPr="00E41A45">
      <w:rPr>
        <w:noProof/>
        <w:lang w:eastAsia="en-AU"/>
      </w:rPr>
      <w:drawing>
        <wp:anchor distT="0" distB="0" distL="114300" distR="114300" simplePos="0" relativeHeight="251659264" behindDoc="1" locked="1" layoutInCell="1" allowOverlap="1" wp14:anchorId="548CD011" wp14:editId="391705D3">
          <wp:simplePos x="0" y="0"/>
          <wp:positionH relativeFrom="page">
            <wp:posOffset>5544820</wp:posOffset>
          </wp:positionH>
          <wp:positionV relativeFrom="page">
            <wp:posOffset>-19050</wp:posOffset>
          </wp:positionV>
          <wp:extent cx="2015490" cy="899795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sset 3Pic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5490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DC635" w14:textId="5E40040C" w:rsidR="009C32A0" w:rsidRPr="00E05D9C" w:rsidRDefault="009C32A0" w:rsidP="00835417">
    <w:pPr>
      <w:pStyle w:val="Header"/>
      <w:rPr>
        <w:color w:val="4A257D"/>
        <w:sz w:val="28"/>
        <w:szCs w:val="28"/>
      </w:rPr>
    </w:pPr>
    <w:r w:rsidRPr="00E05D9C">
      <w:rPr>
        <w:rStyle w:val="TitleChar"/>
        <w:sz w:val="28"/>
        <w:szCs w:val="28"/>
      </w:rPr>
      <w:t xml:space="preserve">INDIRECT SUPPLIER </w:t>
    </w:r>
    <w:r>
      <w:rPr>
        <w:rStyle w:val="TitleChar"/>
        <w:sz w:val="28"/>
        <w:szCs w:val="28"/>
      </w:rPr>
      <w:t xml:space="preserve">DUE DILIGENCE </w:t>
    </w:r>
    <w:r w:rsidRPr="00E05D9C">
      <w:rPr>
        <w:rStyle w:val="TitleChar"/>
        <w:sz w:val="28"/>
        <w:szCs w:val="28"/>
      </w:rPr>
      <w:t>QUESTIONNAIRE</w:t>
    </w:r>
    <w:r w:rsidRPr="00E05D9C">
      <w:rPr>
        <w:noProof/>
        <w:sz w:val="28"/>
        <w:szCs w:val="28"/>
        <w:lang w:eastAsia="en-A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054477" wp14:editId="122046D3">
              <wp:simplePos x="0" y="0"/>
              <wp:positionH relativeFrom="column">
                <wp:posOffset>-16510</wp:posOffset>
              </wp:positionH>
              <wp:positionV relativeFrom="paragraph">
                <wp:posOffset>549910</wp:posOffset>
              </wp:positionV>
              <wp:extent cx="6524625" cy="9525"/>
              <wp:effectExtent l="0" t="0" r="28575" b="28575"/>
              <wp:wrapNone/>
              <wp:docPr id="90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4625" cy="952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F39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A65896" id="Straight Connector 9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43.3pt" to="512.4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" strokecolor="#f39000" strokeweight="1.5pt">
              <v:stroke joinstyle="miter"/>
            </v:line>
          </w:pict>
        </mc:Fallback>
      </mc:AlternateContent>
    </w:r>
    <w:r w:rsidRPr="00E05D9C">
      <w:rPr>
        <w:noProof/>
        <w:sz w:val="28"/>
        <w:szCs w:val="28"/>
        <w:lang w:eastAsia="en-AU"/>
      </w:rPr>
      <w:drawing>
        <wp:anchor distT="0" distB="0" distL="114300" distR="114300" simplePos="0" relativeHeight="251662336" behindDoc="1" locked="1" layoutInCell="1" allowOverlap="1" wp14:anchorId="7B49CBF7" wp14:editId="5922AF3A">
          <wp:simplePos x="0" y="0"/>
          <wp:positionH relativeFrom="page">
            <wp:posOffset>5544820</wp:posOffset>
          </wp:positionH>
          <wp:positionV relativeFrom="page">
            <wp:posOffset>-19050</wp:posOffset>
          </wp:positionV>
          <wp:extent cx="2015490" cy="899795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sset 3Pic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5490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87EF1"/>
    <w:multiLevelType w:val="hybridMultilevel"/>
    <w:tmpl w:val="866691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693A78"/>
    <w:multiLevelType w:val="hybridMultilevel"/>
    <w:tmpl w:val="A7CA6650"/>
    <w:lvl w:ilvl="0" w:tplc="0C09000F">
      <w:start w:val="1"/>
      <w:numFmt w:val="decimal"/>
      <w:lvlText w:val="%1."/>
      <w:lvlJc w:val="left"/>
      <w:pPr>
        <w:ind w:left="754" w:hanging="360"/>
      </w:pPr>
    </w:lvl>
    <w:lvl w:ilvl="1" w:tplc="0C090019" w:tentative="1">
      <w:start w:val="1"/>
      <w:numFmt w:val="lowerLetter"/>
      <w:lvlText w:val="%2."/>
      <w:lvlJc w:val="left"/>
      <w:pPr>
        <w:ind w:left="1474" w:hanging="360"/>
      </w:pPr>
    </w:lvl>
    <w:lvl w:ilvl="2" w:tplc="0C09001B" w:tentative="1">
      <w:start w:val="1"/>
      <w:numFmt w:val="lowerRoman"/>
      <w:lvlText w:val="%3."/>
      <w:lvlJc w:val="right"/>
      <w:pPr>
        <w:ind w:left="2194" w:hanging="180"/>
      </w:pPr>
    </w:lvl>
    <w:lvl w:ilvl="3" w:tplc="0C09000F" w:tentative="1">
      <w:start w:val="1"/>
      <w:numFmt w:val="decimal"/>
      <w:lvlText w:val="%4."/>
      <w:lvlJc w:val="left"/>
      <w:pPr>
        <w:ind w:left="2914" w:hanging="360"/>
      </w:pPr>
    </w:lvl>
    <w:lvl w:ilvl="4" w:tplc="0C090019" w:tentative="1">
      <w:start w:val="1"/>
      <w:numFmt w:val="lowerLetter"/>
      <w:lvlText w:val="%5."/>
      <w:lvlJc w:val="left"/>
      <w:pPr>
        <w:ind w:left="3634" w:hanging="360"/>
      </w:pPr>
    </w:lvl>
    <w:lvl w:ilvl="5" w:tplc="0C09001B" w:tentative="1">
      <w:start w:val="1"/>
      <w:numFmt w:val="lowerRoman"/>
      <w:lvlText w:val="%6."/>
      <w:lvlJc w:val="right"/>
      <w:pPr>
        <w:ind w:left="4354" w:hanging="180"/>
      </w:pPr>
    </w:lvl>
    <w:lvl w:ilvl="6" w:tplc="0C09000F" w:tentative="1">
      <w:start w:val="1"/>
      <w:numFmt w:val="decimal"/>
      <w:lvlText w:val="%7."/>
      <w:lvlJc w:val="left"/>
      <w:pPr>
        <w:ind w:left="5074" w:hanging="360"/>
      </w:pPr>
    </w:lvl>
    <w:lvl w:ilvl="7" w:tplc="0C090019" w:tentative="1">
      <w:start w:val="1"/>
      <w:numFmt w:val="lowerLetter"/>
      <w:lvlText w:val="%8."/>
      <w:lvlJc w:val="left"/>
      <w:pPr>
        <w:ind w:left="5794" w:hanging="360"/>
      </w:pPr>
    </w:lvl>
    <w:lvl w:ilvl="8" w:tplc="0C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4A740E0E"/>
    <w:multiLevelType w:val="multilevel"/>
    <w:tmpl w:val="39BAE1A4"/>
    <w:lvl w:ilvl="0">
      <w:start w:val="1"/>
      <w:numFmt w:val="decimal"/>
      <w:pStyle w:val="MELegal1"/>
      <w:lvlText w:val="%1."/>
      <w:lvlJc w:val="left"/>
      <w:pPr>
        <w:tabs>
          <w:tab w:val="num" w:pos="680"/>
        </w:tabs>
        <w:ind w:left="680" w:hanging="68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MELegal2"/>
      <w:lvlText w:val="%1.%2"/>
      <w:lvlJc w:val="left"/>
      <w:pPr>
        <w:tabs>
          <w:tab w:val="num" w:pos="680"/>
        </w:tabs>
        <w:ind w:left="680" w:hanging="68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MELegal3"/>
      <w:lvlText w:val="(%3)"/>
      <w:lvlJc w:val="left"/>
      <w:pPr>
        <w:tabs>
          <w:tab w:val="num" w:pos="1249"/>
        </w:tabs>
        <w:ind w:left="1249" w:hanging="681"/>
      </w:pPr>
      <w:rPr>
        <w:rFonts w:hint="default"/>
        <w:b w:val="0"/>
      </w:rPr>
    </w:lvl>
    <w:lvl w:ilvl="3">
      <w:start w:val="1"/>
      <w:numFmt w:val="lowerRoman"/>
      <w:pStyle w:val="MELegal4"/>
      <w:lvlText w:val="(%4)"/>
      <w:lvlJc w:val="left"/>
      <w:pPr>
        <w:tabs>
          <w:tab w:val="num" w:pos="2081"/>
        </w:tabs>
        <w:ind w:left="2041" w:hanging="680"/>
      </w:pPr>
      <w:rPr>
        <w:rFonts w:ascii="Arial" w:eastAsia="Times New Roman" w:hAnsi="Arial" w:cs="Arial" w:hint="default"/>
      </w:rPr>
    </w:lvl>
    <w:lvl w:ilvl="4">
      <w:start w:val="1"/>
      <w:numFmt w:val="upperLetter"/>
      <w:pStyle w:val="MELegal5"/>
      <w:lvlText w:val="(%5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5">
      <w:start w:val="1"/>
      <w:numFmt w:val="upperRoman"/>
      <w:pStyle w:val="MELegal6"/>
      <w:lvlText w:val="(%6)"/>
      <w:lvlJc w:val="left"/>
      <w:pPr>
        <w:tabs>
          <w:tab w:val="num" w:pos="3442"/>
        </w:tabs>
        <w:ind w:left="3402" w:hanging="6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103"/>
        </w:tabs>
        <w:ind w:left="5103" w:hanging="85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CD4220A"/>
    <w:multiLevelType w:val="multilevel"/>
    <w:tmpl w:val="62D4B7B4"/>
    <w:lvl w:ilvl="0">
      <w:start w:val="1"/>
      <w:numFmt w:val="none"/>
      <w:pStyle w:val="DefinitionL1"/>
      <w:suff w:val="nothing"/>
      <w:lvlText w:val=""/>
      <w:lvlJc w:val="left"/>
      <w:pPr>
        <w:ind w:left="680" w:firstLine="0"/>
      </w:pPr>
    </w:lvl>
    <w:lvl w:ilvl="1">
      <w:start w:val="1"/>
      <w:numFmt w:val="lowerLetter"/>
      <w:pStyle w:val="DefinitionL2"/>
      <w:lvlText w:val="(%2)"/>
      <w:lvlJc w:val="left"/>
      <w:pPr>
        <w:tabs>
          <w:tab w:val="num" w:pos="1361"/>
        </w:tabs>
        <w:ind w:left="1361" w:hanging="681"/>
      </w:pPr>
      <w:rPr>
        <w:rFonts w:ascii="Univers LT Pro 57 Condensed" w:eastAsia="Times New Roman" w:hAnsi="Univers LT Pro 57 Condensed" w:cs="Arial" w:hint="default"/>
      </w:rPr>
    </w:lvl>
    <w:lvl w:ilvl="2">
      <w:start w:val="1"/>
      <w:numFmt w:val="lowerRoman"/>
      <w:pStyle w:val="DefinitionL3"/>
      <w:lvlText w:val="(%3)"/>
      <w:lvlJc w:val="left"/>
      <w:pPr>
        <w:tabs>
          <w:tab w:val="num" w:pos="2081"/>
        </w:tabs>
        <w:ind w:left="2041" w:hanging="6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7E6E14FA"/>
    <w:multiLevelType w:val="hybridMultilevel"/>
    <w:tmpl w:val="8C6ED908"/>
    <w:lvl w:ilvl="0" w:tplc="FAE850FE">
      <w:start w:val="1"/>
      <w:numFmt w:val="lowerLetter"/>
      <w:lvlText w:val="(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0D0"/>
    <w:rsid w:val="00001660"/>
    <w:rsid w:val="000047BC"/>
    <w:rsid w:val="0000719F"/>
    <w:rsid w:val="000542EF"/>
    <w:rsid w:val="00056A96"/>
    <w:rsid w:val="000671AB"/>
    <w:rsid w:val="00093A67"/>
    <w:rsid w:val="000B79F2"/>
    <w:rsid w:val="000C2C66"/>
    <w:rsid w:val="000C326A"/>
    <w:rsid w:val="000D3AD2"/>
    <w:rsid w:val="000E1ED1"/>
    <w:rsid w:val="000E3EC1"/>
    <w:rsid w:val="00120E74"/>
    <w:rsid w:val="0013075F"/>
    <w:rsid w:val="001321ED"/>
    <w:rsid w:val="00140293"/>
    <w:rsid w:val="00160F4B"/>
    <w:rsid w:val="001B02DE"/>
    <w:rsid w:val="001D4A47"/>
    <w:rsid w:val="001E399B"/>
    <w:rsid w:val="00220EED"/>
    <w:rsid w:val="002C01E1"/>
    <w:rsid w:val="002C27C5"/>
    <w:rsid w:val="002E295C"/>
    <w:rsid w:val="002F0AFD"/>
    <w:rsid w:val="00324A02"/>
    <w:rsid w:val="003452B2"/>
    <w:rsid w:val="00355E27"/>
    <w:rsid w:val="003824F3"/>
    <w:rsid w:val="00390C47"/>
    <w:rsid w:val="003952C0"/>
    <w:rsid w:val="003E76A3"/>
    <w:rsid w:val="003F51D3"/>
    <w:rsid w:val="00425757"/>
    <w:rsid w:val="004266AE"/>
    <w:rsid w:val="00441EBD"/>
    <w:rsid w:val="00444558"/>
    <w:rsid w:val="00445F1D"/>
    <w:rsid w:val="00466E24"/>
    <w:rsid w:val="00471C07"/>
    <w:rsid w:val="0049130D"/>
    <w:rsid w:val="004925F8"/>
    <w:rsid w:val="00492EC5"/>
    <w:rsid w:val="004F6AAA"/>
    <w:rsid w:val="00501064"/>
    <w:rsid w:val="00506C27"/>
    <w:rsid w:val="005710D0"/>
    <w:rsid w:val="00574DCE"/>
    <w:rsid w:val="00577F64"/>
    <w:rsid w:val="005B027D"/>
    <w:rsid w:val="005C5E1B"/>
    <w:rsid w:val="005E3B8D"/>
    <w:rsid w:val="00646CDD"/>
    <w:rsid w:val="006732F6"/>
    <w:rsid w:val="006829AD"/>
    <w:rsid w:val="00691573"/>
    <w:rsid w:val="006B7BAC"/>
    <w:rsid w:val="006D1826"/>
    <w:rsid w:val="006F45E7"/>
    <w:rsid w:val="0072465B"/>
    <w:rsid w:val="00733A76"/>
    <w:rsid w:val="007472D9"/>
    <w:rsid w:val="00763A47"/>
    <w:rsid w:val="00770763"/>
    <w:rsid w:val="00770C95"/>
    <w:rsid w:val="00777ECC"/>
    <w:rsid w:val="007E7764"/>
    <w:rsid w:val="00813828"/>
    <w:rsid w:val="008171D5"/>
    <w:rsid w:val="0082192D"/>
    <w:rsid w:val="0082761F"/>
    <w:rsid w:val="00835417"/>
    <w:rsid w:val="008776D7"/>
    <w:rsid w:val="00885A87"/>
    <w:rsid w:val="00886F82"/>
    <w:rsid w:val="00890C88"/>
    <w:rsid w:val="008B35AC"/>
    <w:rsid w:val="008C0DB1"/>
    <w:rsid w:val="00903396"/>
    <w:rsid w:val="009241D3"/>
    <w:rsid w:val="00947513"/>
    <w:rsid w:val="0095713E"/>
    <w:rsid w:val="00962915"/>
    <w:rsid w:val="00965B5F"/>
    <w:rsid w:val="00985A7C"/>
    <w:rsid w:val="009C32A0"/>
    <w:rsid w:val="009D490B"/>
    <w:rsid w:val="00A11F0C"/>
    <w:rsid w:val="00A14A5F"/>
    <w:rsid w:val="00A35A30"/>
    <w:rsid w:val="00A74765"/>
    <w:rsid w:val="00AA5C49"/>
    <w:rsid w:val="00AB1355"/>
    <w:rsid w:val="00AC161B"/>
    <w:rsid w:val="00AD5196"/>
    <w:rsid w:val="00AD5ADD"/>
    <w:rsid w:val="00B0213A"/>
    <w:rsid w:val="00B14473"/>
    <w:rsid w:val="00B317A1"/>
    <w:rsid w:val="00B46154"/>
    <w:rsid w:val="00B61444"/>
    <w:rsid w:val="00B61D69"/>
    <w:rsid w:val="00B6505C"/>
    <w:rsid w:val="00B72291"/>
    <w:rsid w:val="00B947B8"/>
    <w:rsid w:val="00BB717B"/>
    <w:rsid w:val="00BE60E5"/>
    <w:rsid w:val="00BE6BE5"/>
    <w:rsid w:val="00BF15C4"/>
    <w:rsid w:val="00C0046F"/>
    <w:rsid w:val="00C21819"/>
    <w:rsid w:val="00C25439"/>
    <w:rsid w:val="00C32EEA"/>
    <w:rsid w:val="00C37E1A"/>
    <w:rsid w:val="00C51E9D"/>
    <w:rsid w:val="00C809B0"/>
    <w:rsid w:val="00C916CF"/>
    <w:rsid w:val="00D204D5"/>
    <w:rsid w:val="00D2467A"/>
    <w:rsid w:val="00D561F4"/>
    <w:rsid w:val="00D92197"/>
    <w:rsid w:val="00DA271C"/>
    <w:rsid w:val="00DA72F1"/>
    <w:rsid w:val="00DB795A"/>
    <w:rsid w:val="00DC4088"/>
    <w:rsid w:val="00DD187D"/>
    <w:rsid w:val="00E03A45"/>
    <w:rsid w:val="00E05D9C"/>
    <w:rsid w:val="00E15EB5"/>
    <w:rsid w:val="00E41A45"/>
    <w:rsid w:val="00E44D13"/>
    <w:rsid w:val="00E5555C"/>
    <w:rsid w:val="00E73BAD"/>
    <w:rsid w:val="00E74A0D"/>
    <w:rsid w:val="00EC193C"/>
    <w:rsid w:val="00ED09CC"/>
    <w:rsid w:val="00ED2CB3"/>
    <w:rsid w:val="00EE66FC"/>
    <w:rsid w:val="00EF0FB3"/>
    <w:rsid w:val="00F25204"/>
    <w:rsid w:val="00F260DB"/>
    <w:rsid w:val="00F30A2A"/>
    <w:rsid w:val="00F84395"/>
    <w:rsid w:val="00FA3695"/>
    <w:rsid w:val="40DF8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465AC6"/>
  <w15:chartTrackingRefBased/>
  <w15:docId w15:val="{4301F914-5763-4EE9-B49B-7ABCBC9E8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5417"/>
    <w:pPr>
      <w:spacing w:before="120" w:after="12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qFormat/>
    <w:rsid w:val="00890C88"/>
    <w:pPr>
      <w:outlineLvl w:val="0"/>
    </w:pPr>
    <w:rPr>
      <w:color w:val="4A257D"/>
      <w:sz w:val="18"/>
      <w:szCs w:val="1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A4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41A45"/>
  </w:style>
  <w:style w:type="paragraph" w:styleId="Footer">
    <w:name w:val="footer"/>
    <w:basedOn w:val="Normal"/>
    <w:link w:val="FooterChar"/>
    <w:uiPriority w:val="99"/>
    <w:unhideWhenUsed/>
    <w:rsid w:val="00E41A4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1A45"/>
  </w:style>
  <w:style w:type="paragraph" w:customStyle="1" w:styleId="MELegal1">
    <w:name w:val="ME Legal 1"/>
    <w:aliases w:val="l1"/>
    <w:basedOn w:val="Normal"/>
    <w:next w:val="Normal"/>
    <w:qFormat/>
    <w:rsid w:val="00890C88"/>
    <w:pPr>
      <w:numPr>
        <w:numId w:val="2"/>
      </w:numPr>
      <w:tabs>
        <w:tab w:val="clear" w:pos="680"/>
      </w:tabs>
      <w:ind w:left="426" w:hanging="426"/>
      <w:jc w:val="both"/>
      <w:outlineLvl w:val="0"/>
    </w:pPr>
    <w:rPr>
      <w:rFonts w:eastAsia="Times New Roman"/>
      <w:b/>
      <w:color w:val="4A257D"/>
      <w:sz w:val="24"/>
      <w:szCs w:val="24"/>
      <w:lang w:eastAsia="en-AU"/>
    </w:rPr>
  </w:style>
  <w:style w:type="paragraph" w:customStyle="1" w:styleId="MELegal2">
    <w:name w:val="ME Legal 2"/>
    <w:aliases w:val="l2"/>
    <w:basedOn w:val="Normal"/>
    <w:next w:val="Normal"/>
    <w:link w:val="MELegal2Char"/>
    <w:qFormat/>
    <w:rsid w:val="00947513"/>
    <w:pPr>
      <w:numPr>
        <w:ilvl w:val="1"/>
        <w:numId w:val="2"/>
      </w:numPr>
      <w:outlineLvl w:val="1"/>
    </w:pPr>
    <w:rPr>
      <w:rFonts w:eastAsia="Times New Roman"/>
      <w:sz w:val="17"/>
      <w:szCs w:val="17"/>
      <w:lang w:eastAsia="en-AU"/>
    </w:rPr>
  </w:style>
  <w:style w:type="paragraph" w:customStyle="1" w:styleId="MELegal3">
    <w:name w:val="ME Legal 3"/>
    <w:aliases w:val="l3"/>
    <w:basedOn w:val="Normal"/>
    <w:next w:val="Normal"/>
    <w:link w:val="MELegal3Char"/>
    <w:qFormat/>
    <w:rsid w:val="003F51D3"/>
    <w:pPr>
      <w:numPr>
        <w:ilvl w:val="2"/>
        <w:numId w:val="2"/>
      </w:numPr>
      <w:tabs>
        <w:tab w:val="clear" w:pos="1249"/>
        <w:tab w:val="num" w:pos="485"/>
      </w:tabs>
      <w:ind w:left="709" w:hanging="283"/>
      <w:outlineLvl w:val="2"/>
    </w:pPr>
    <w:rPr>
      <w:rFonts w:eastAsia="Times New Roman"/>
      <w:sz w:val="17"/>
      <w:szCs w:val="17"/>
      <w:lang w:eastAsia="en-AU"/>
    </w:rPr>
  </w:style>
  <w:style w:type="paragraph" w:customStyle="1" w:styleId="MELegal4">
    <w:name w:val="ME Legal 4"/>
    <w:aliases w:val="l4"/>
    <w:basedOn w:val="Normal"/>
    <w:next w:val="Normal"/>
    <w:qFormat/>
    <w:rsid w:val="00E41A45"/>
    <w:pPr>
      <w:numPr>
        <w:ilvl w:val="3"/>
        <w:numId w:val="2"/>
      </w:numPr>
      <w:tabs>
        <w:tab w:val="left" w:pos="1276"/>
      </w:tabs>
      <w:spacing w:after="60"/>
      <w:contextualSpacing/>
      <w:outlineLvl w:val="3"/>
    </w:pPr>
    <w:rPr>
      <w:rFonts w:ascii="Times New Roman" w:eastAsia="Times New Roman" w:hAnsi="Times New Roman" w:cs="Times New Roman"/>
      <w:w w:val="85"/>
      <w:sz w:val="19"/>
      <w:szCs w:val="20"/>
      <w:lang w:eastAsia="en-AU"/>
    </w:rPr>
  </w:style>
  <w:style w:type="paragraph" w:customStyle="1" w:styleId="MELegal5">
    <w:name w:val="ME Legal 5"/>
    <w:aliases w:val="l5"/>
    <w:basedOn w:val="Normal"/>
    <w:next w:val="Normal"/>
    <w:qFormat/>
    <w:rsid w:val="00E41A45"/>
    <w:pPr>
      <w:numPr>
        <w:ilvl w:val="4"/>
        <w:numId w:val="2"/>
      </w:numPr>
      <w:spacing w:after="140" w:line="280" w:lineRule="atLeast"/>
      <w:outlineLvl w:val="4"/>
    </w:pPr>
    <w:rPr>
      <w:rFonts w:ascii="Times New Roman" w:eastAsia="Times New Roman" w:hAnsi="Times New Roman" w:cs="Times New Roman"/>
      <w:sz w:val="19"/>
      <w:szCs w:val="20"/>
      <w:lang w:eastAsia="en-AU"/>
    </w:rPr>
  </w:style>
  <w:style w:type="paragraph" w:customStyle="1" w:styleId="MELegal6">
    <w:name w:val="ME Legal 6"/>
    <w:basedOn w:val="Normal"/>
    <w:next w:val="Normal"/>
    <w:qFormat/>
    <w:rsid w:val="00E41A45"/>
    <w:pPr>
      <w:numPr>
        <w:ilvl w:val="5"/>
        <w:numId w:val="2"/>
      </w:numPr>
      <w:tabs>
        <w:tab w:val="left" w:pos="3402"/>
      </w:tabs>
      <w:spacing w:after="140" w:line="280" w:lineRule="atLeast"/>
      <w:outlineLvl w:val="5"/>
    </w:pPr>
    <w:rPr>
      <w:rFonts w:ascii="Times New Roman" w:eastAsia="Times New Roman" w:hAnsi="Times New Roman" w:cs="Times New Roman"/>
      <w:sz w:val="19"/>
      <w:szCs w:val="20"/>
      <w:lang w:eastAsia="en-AU"/>
    </w:rPr>
  </w:style>
  <w:style w:type="paragraph" w:customStyle="1" w:styleId="DefinitionL1">
    <w:name w:val="Definition L1"/>
    <w:basedOn w:val="Normal"/>
    <w:next w:val="Normal"/>
    <w:rsid w:val="00E41A45"/>
    <w:pPr>
      <w:numPr>
        <w:numId w:val="1"/>
      </w:numPr>
      <w:spacing w:after="140" w:line="280" w:lineRule="atLeast"/>
      <w:outlineLvl w:val="0"/>
    </w:pPr>
    <w:rPr>
      <w:rFonts w:ascii="Times New Roman" w:eastAsia="Times New Roman" w:hAnsi="Times New Roman" w:cs="Times New Roman"/>
      <w:sz w:val="19"/>
      <w:szCs w:val="20"/>
      <w:lang w:eastAsia="en-AU"/>
    </w:rPr>
  </w:style>
  <w:style w:type="paragraph" w:customStyle="1" w:styleId="DefinitionL2">
    <w:name w:val="Definition L2"/>
    <w:basedOn w:val="Normal"/>
    <w:next w:val="Normal"/>
    <w:rsid w:val="00E41A45"/>
    <w:pPr>
      <w:numPr>
        <w:ilvl w:val="1"/>
        <w:numId w:val="1"/>
      </w:numPr>
      <w:spacing w:after="60"/>
      <w:outlineLvl w:val="1"/>
    </w:pPr>
    <w:rPr>
      <w:rFonts w:ascii="Times New Roman" w:eastAsia="Times New Roman" w:hAnsi="Times New Roman" w:cs="Times New Roman"/>
      <w:w w:val="85"/>
      <w:sz w:val="19"/>
      <w:szCs w:val="20"/>
      <w:lang w:eastAsia="en-AU"/>
    </w:rPr>
  </w:style>
  <w:style w:type="paragraph" w:customStyle="1" w:styleId="DefinitionL3">
    <w:name w:val="Definition L3"/>
    <w:basedOn w:val="Normal"/>
    <w:next w:val="Normal"/>
    <w:rsid w:val="00E41A45"/>
    <w:pPr>
      <w:numPr>
        <w:ilvl w:val="2"/>
        <w:numId w:val="1"/>
      </w:numPr>
      <w:tabs>
        <w:tab w:val="clear" w:pos="2081"/>
      </w:tabs>
      <w:spacing w:after="140" w:line="280" w:lineRule="atLeast"/>
      <w:outlineLvl w:val="2"/>
    </w:pPr>
    <w:rPr>
      <w:rFonts w:ascii="Times New Roman" w:eastAsia="Times New Roman" w:hAnsi="Times New Roman" w:cs="Times New Roman"/>
      <w:sz w:val="19"/>
      <w:szCs w:val="20"/>
      <w:lang w:eastAsia="en-AU"/>
    </w:rPr>
  </w:style>
  <w:style w:type="character" w:customStyle="1" w:styleId="MELegal3Char">
    <w:name w:val="ME Legal 3 Char"/>
    <w:aliases w:val="l3 Char Char,l3 Char"/>
    <w:link w:val="MELegal3"/>
    <w:locked/>
    <w:rsid w:val="003F51D3"/>
    <w:rPr>
      <w:rFonts w:ascii="Arial" w:eastAsia="Times New Roman" w:hAnsi="Arial" w:cs="Arial"/>
      <w:sz w:val="17"/>
      <w:szCs w:val="17"/>
      <w:lang w:eastAsia="en-AU"/>
    </w:rPr>
  </w:style>
  <w:style w:type="character" w:customStyle="1" w:styleId="MELegal2Char">
    <w:name w:val="ME Legal 2 Char"/>
    <w:link w:val="MELegal2"/>
    <w:locked/>
    <w:rsid w:val="00947513"/>
    <w:rPr>
      <w:rFonts w:ascii="Arial" w:eastAsia="Times New Roman" w:hAnsi="Arial" w:cs="Arial"/>
      <w:sz w:val="17"/>
      <w:szCs w:val="17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9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51E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1E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1E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1E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1E9D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2467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890C88"/>
    <w:rPr>
      <w:rFonts w:ascii="Arial" w:hAnsi="Arial" w:cs="Arial"/>
      <w:color w:val="4A257D"/>
      <w:sz w:val="18"/>
      <w:szCs w:val="18"/>
      <w:lang w:eastAsia="en-AU"/>
    </w:rPr>
  </w:style>
  <w:style w:type="table" w:styleId="TableGrid">
    <w:name w:val="Table Grid"/>
    <w:basedOn w:val="TableNormal"/>
    <w:uiPriority w:val="39"/>
    <w:rsid w:val="00B65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Header"/>
    <w:next w:val="Normal"/>
    <w:link w:val="TitleChar"/>
    <w:uiPriority w:val="10"/>
    <w:qFormat/>
    <w:rsid w:val="00444558"/>
    <w:rPr>
      <w:color w:val="4A257D"/>
      <w:sz w:val="38"/>
      <w:szCs w:val="38"/>
    </w:rPr>
  </w:style>
  <w:style w:type="character" w:customStyle="1" w:styleId="TitleChar">
    <w:name w:val="Title Char"/>
    <w:basedOn w:val="DefaultParagraphFont"/>
    <w:link w:val="Title"/>
    <w:uiPriority w:val="10"/>
    <w:rsid w:val="00444558"/>
    <w:rPr>
      <w:rFonts w:ascii="Arial" w:hAnsi="Arial" w:cs="Arial"/>
      <w:color w:val="4A257D"/>
      <w:sz w:val="38"/>
      <w:szCs w:val="38"/>
    </w:rPr>
  </w:style>
  <w:style w:type="paragraph" w:styleId="NoSpacing">
    <w:name w:val="No Spacing"/>
    <w:uiPriority w:val="1"/>
    <w:qFormat/>
    <w:rsid w:val="00444558"/>
    <w:pPr>
      <w:spacing w:after="0" w:line="240" w:lineRule="auto"/>
    </w:pPr>
    <w:rPr>
      <w:rFonts w:ascii="Arial" w:hAnsi="Arial" w:cs="Arial"/>
    </w:rPr>
  </w:style>
  <w:style w:type="paragraph" w:customStyle="1" w:styleId="paragraph">
    <w:name w:val="paragraph"/>
    <w:basedOn w:val="Normal"/>
    <w:rsid w:val="00056A9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ormaltextrun">
    <w:name w:val="normaltextrun"/>
    <w:basedOn w:val="DefaultParagraphFont"/>
    <w:rsid w:val="00056A96"/>
  </w:style>
  <w:style w:type="character" w:customStyle="1" w:styleId="eop">
    <w:name w:val="eop"/>
    <w:basedOn w:val="DefaultParagraphFont"/>
    <w:rsid w:val="00056A96"/>
  </w:style>
  <w:style w:type="paragraph" w:customStyle="1" w:styleId="IndexTitle">
    <w:name w:val="Index Title"/>
    <w:basedOn w:val="Normal"/>
    <w:next w:val="Normal"/>
    <w:qFormat/>
    <w:rsid w:val="005710D0"/>
    <w:pPr>
      <w:keepNext/>
      <w:keepLines/>
      <w:outlineLvl w:val="0"/>
    </w:pPr>
    <w:rPr>
      <w:rFonts w:ascii="Arial Bold" w:eastAsia="Times New Roman" w:hAnsi="Arial Bold" w:cs="Times New Roman"/>
      <w:color w:val="009DDC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710D0"/>
    <w:rPr>
      <w:color w:val="0563C1" w:themeColor="hyperlink"/>
      <w:u w:val="single"/>
    </w:rPr>
  </w:style>
  <w:style w:type="paragraph" w:styleId="BodyText">
    <w:name w:val="Body Text"/>
    <w:link w:val="BodyTextChar"/>
    <w:qFormat/>
    <w:rsid w:val="0000719F"/>
    <w:pPr>
      <w:keepLines/>
      <w:spacing w:before="120" w:after="120" w:line="240" w:lineRule="auto"/>
    </w:pPr>
    <w:rPr>
      <w:rFonts w:ascii="Arial" w:eastAsia="Calibri" w:hAnsi="Arial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00719F"/>
    <w:rPr>
      <w:rFonts w:ascii="Arial" w:eastAsia="Calibri" w:hAnsi="Arial" w:cs="Times New Roman"/>
      <w:sz w:val="20"/>
    </w:rPr>
  </w:style>
  <w:style w:type="table" w:styleId="TableGridLight">
    <w:name w:val="Grid Table Light"/>
    <w:basedOn w:val="TableNormal"/>
    <w:uiPriority w:val="40"/>
    <w:rsid w:val="00E05D9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3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7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2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77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24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65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0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77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8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3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1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85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0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4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5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89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5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10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3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02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9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05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9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26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0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6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25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34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13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2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1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3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la-srv\Redirected$\srogers\My%20Documents\Custom%20Office%20Templates\Checkli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1AB2BA3763645919FD5B893C0777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1DB48-43AC-4023-B865-BE3EF7B56833}"/>
      </w:docPartPr>
      <w:docPartBody>
        <w:p w:rsidR="002B7E68" w:rsidRDefault="00EB704B">
          <w:pPr>
            <w:pStyle w:val="D1AB2BA3763645919FD5B893C0777C57"/>
          </w:pPr>
          <w:r w:rsidRPr="00B0055E">
            <w:rPr>
              <w:rStyle w:val="PlaceholderText"/>
            </w:rPr>
            <w:t>Choose an item.</w:t>
          </w:r>
        </w:p>
      </w:docPartBody>
    </w:docPart>
    <w:docPart>
      <w:docPartPr>
        <w:name w:val="0420612BBB444D46A9019157AB922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6E1CD-EA42-4E77-BCC3-7CFF76760A73}"/>
      </w:docPartPr>
      <w:docPartBody>
        <w:p w:rsidR="00774282" w:rsidRDefault="00774282" w:rsidP="00774282">
          <w:pPr>
            <w:pStyle w:val="0420612BBB444D46A9019157AB922DE5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02C2C89A094DFAB1D74AC5541E75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D9EE0-4EBF-4F68-8583-D3EB1E709695}"/>
      </w:docPartPr>
      <w:docPartBody>
        <w:p w:rsidR="00774282" w:rsidRDefault="00774282" w:rsidP="00774282">
          <w:pPr>
            <w:pStyle w:val="1F02C2C89A094DFAB1D74AC5541E759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3CEF7AA2074551BDAB320222B0B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10ED6-73E9-482E-B225-E6573F031873}"/>
      </w:docPartPr>
      <w:docPartBody>
        <w:p w:rsidR="00774282" w:rsidRDefault="00774282" w:rsidP="00774282">
          <w:pPr>
            <w:pStyle w:val="AF3CEF7AA2074551BDAB320222B0BF29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0440EE5E4541CB90CC0AA388F7C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5CC56-F0C8-459A-A25F-64861DF9827E}"/>
      </w:docPartPr>
      <w:docPartBody>
        <w:p w:rsidR="00774282" w:rsidRDefault="00774282" w:rsidP="00774282">
          <w:pPr>
            <w:pStyle w:val="CD0440EE5E4541CB90CC0AA388F7C27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1261816B3E4A46965191056C41E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0DA7A-5DC2-4CDD-975F-1C4CABE53B42}"/>
      </w:docPartPr>
      <w:docPartBody>
        <w:p w:rsidR="00774282" w:rsidRDefault="00774282" w:rsidP="00774282">
          <w:pPr>
            <w:pStyle w:val="DD1261816B3E4A46965191056C41E85A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2573442C7F4D7EBEBA615E3BFD5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EAFE6-729B-4FC4-B3F8-C2BD669B57B1}"/>
      </w:docPartPr>
      <w:docPartBody>
        <w:p w:rsidR="00774282" w:rsidRDefault="00774282" w:rsidP="00774282">
          <w:pPr>
            <w:pStyle w:val="7A2573442C7F4D7EBEBA615E3BFD5FBB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ABDCCC988B4CE59D58F8E8CD286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227CE-C2C5-457C-9757-CA190DE21BFD}"/>
      </w:docPartPr>
      <w:docPartBody>
        <w:p w:rsidR="00774282" w:rsidRDefault="00774282" w:rsidP="00774282">
          <w:pPr>
            <w:pStyle w:val="7AABDCCC988B4CE59D58F8E8CD28685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1DE90DA81A4C8B9C11BC110DAAE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D1020-9888-42C2-B69D-0A30DA5FD46C}"/>
      </w:docPartPr>
      <w:docPartBody>
        <w:p w:rsidR="00774282" w:rsidRDefault="00774282" w:rsidP="00774282">
          <w:pPr>
            <w:pStyle w:val="C11DE90DA81A4C8B9C11BC110DAAEA79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242BA8DE3C4D80BA058B8D536DA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8C168-7D55-42A8-B171-66A2896B52D6}"/>
      </w:docPartPr>
      <w:docPartBody>
        <w:p w:rsidR="00774282" w:rsidRDefault="00774282" w:rsidP="00774282">
          <w:pPr>
            <w:pStyle w:val="AB242BA8DE3C4D80BA058B8D536DA119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AC2C43F8AE40C1B0A09C0F293ADF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E0B23-8C70-475C-9902-4D62A4D1D15D}"/>
      </w:docPartPr>
      <w:docPartBody>
        <w:p w:rsidR="00774282" w:rsidRDefault="00774282" w:rsidP="00774282">
          <w:pPr>
            <w:pStyle w:val="95AC2C43F8AE40C1B0A09C0F293ADF27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4745F31F5A48B4A89468ED3E921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C799F-D21C-4248-95A3-2CF48D654AFE}"/>
      </w:docPartPr>
      <w:docPartBody>
        <w:p w:rsidR="00774282" w:rsidRDefault="00774282" w:rsidP="00774282">
          <w:pPr>
            <w:pStyle w:val="D54745F31F5A48B4A89468ED3E921496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CD65CF31104827AF1CD039442FD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5E780-1E7C-4CD5-A3AA-56BF93152FBB}"/>
      </w:docPartPr>
      <w:docPartBody>
        <w:p w:rsidR="00774282" w:rsidRDefault="00774282" w:rsidP="00774282">
          <w:pPr>
            <w:pStyle w:val="68CD65CF31104827AF1CD039442FDEB2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E5AADABA0A4D62957EAF3260E24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51468-CDD0-449E-AC42-953D05D89462}"/>
      </w:docPartPr>
      <w:docPartBody>
        <w:p w:rsidR="00774282" w:rsidRDefault="00774282" w:rsidP="00774282">
          <w:pPr>
            <w:pStyle w:val="3FE5AADABA0A4D62957EAF3260E24FC6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559A9F3B8A414196BDEEB9F3264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706B7-D459-4F58-B5F9-60177A1E5DB4}"/>
      </w:docPartPr>
      <w:docPartBody>
        <w:p w:rsidR="00774282" w:rsidRDefault="00774282" w:rsidP="00774282">
          <w:pPr>
            <w:pStyle w:val="BF559A9F3B8A414196BDEEB9F32640E4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67D80B003F4EE9A834BE5CB5F80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AC71A-9F29-4C19-8C79-F96A5E07E3E0}"/>
      </w:docPartPr>
      <w:docPartBody>
        <w:p w:rsidR="00774282" w:rsidRDefault="00774282" w:rsidP="00774282">
          <w:pPr>
            <w:pStyle w:val="EC67D80B003F4EE9A834BE5CB5F80E3A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B35322FE464E78BE9EB9D1ADFBE2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2C473-BA2D-451E-8A98-2C2E30D0F49B}"/>
      </w:docPartPr>
      <w:docPartBody>
        <w:p w:rsidR="00774282" w:rsidRDefault="00774282" w:rsidP="00774282">
          <w:pPr>
            <w:pStyle w:val="5DB35322FE464E78BE9EB9D1ADFBE2EB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CFD9BB5D2145A0819569336CF38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2550E-9C2D-4F36-9743-7B0D57E86775}"/>
      </w:docPartPr>
      <w:docPartBody>
        <w:p w:rsidR="00774282" w:rsidRDefault="00774282" w:rsidP="00774282">
          <w:pPr>
            <w:pStyle w:val="DCCFD9BB5D2145A0819569336CF38CEC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82E337FC634EDCAC5A156A139F2F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77694-4C48-4CB1-A35C-C3710675DF3D}"/>
      </w:docPartPr>
      <w:docPartBody>
        <w:p w:rsidR="00774282" w:rsidRDefault="00774282" w:rsidP="00774282">
          <w:pPr>
            <w:pStyle w:val="7F82E337FC634EDCAC5A156A139F2F61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7B52A0BE8A4EAAB6BD45F802707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A79A3-CD3F-4B46-81A8-4C477F2A1E7B}"/>
      </w:docPartPr>
      <w:docPartBody>
        <w:p w:rsidR="00774282" w:rsidRDefault="00774282" w:rsidP="00774282">
          <w:pPr>
            <w:pStyle w:val="467B52A0BE8A4EAAB6BD45F8027072B7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8FD4A3DDFE42EC93EABFBB400DC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93864-ADA1-4791-AF25-5A1CDB21B0F9}"/>
      </w:docPartPr>
      <w:docPartBody>
        <w:p w:rsidR="00774282" w:rsidRDefault="00774282" w:rsidP="00774282">
          <w:pPr>
            <w:pStyle w:val="F58FD4A3DDFE42EC93EABFBB400DC3A7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9B845F0E8A4C9FAB89528CC5C1B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5515BD-0368-4533-A12C-85F54F635435}"/>
      </w:docPartPr>
      <w:docPartBody>
        <w:p w:rsidR="00774282" w:rsidRDefault="00774282" w:rsidP="00774282">
          <w:pPr>
            <w:pStyle w:val="B79B845F0E8A4C9FAB89528CC5C1B246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ED35E4B92D437D9440C7C600238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FC802-29E2-4C41-B722-14330129F6D3}"/>
      </w:docPartPr>
      <w:docPartBody>
        <w:p w:rsidR="00774282" w:rsidRDefault="00774282" w:rsidP="00774282">
          <w:pPr>
            <w:pStyle w:val="E6ED35E4B92D437D9440C7C600238982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14408FF0F242C38F3C42BEAB3E0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81027-842F-4E7E-81D1-A2637E374415}"/>
      </w:docPartPr>
      <w:docPartBody>
        <w:p w:rsidR="00774282" w:rsidRDefault="00774282" w:rsidP="00774282">
          <w:pPr>
            <w:pStyle w:val="D414408FF0F242C38F3C42BEAB3E09E6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7A55DBC8034576B553B56F7FDED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8B3F6-51D7-44F5-AEC2-0251C5A4090B}"/>
      </w:docPartPr>
      <w:docPartBody>
        <w:p w:rsidR="00774282" w:rsidRDefault="00774282" w:rsidP="00774282">
          <w:pPr>
            <w:pStyle w:val="C77A55DBC8034576B553B56F7FDED08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C6A48CEF93485AADD63968CF6C6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C2A47-383B-430D-B05E-C518E9480924}"/>
      </w:docPartPr>
      <w:docPartBody>
        <w:p w:rsidR="00774282" w:rsidRDefault="00774282" w:rsidP="00774282">
          <w:pPr>
            <w:pStyle w:val="CBC6A48CEF93485AADD63968CF6C65A1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0DD7BDE8B544F5B26BAA3DA431A6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6872C-152D-4CA8-8E70-E1D43D9A81BD}"/>
      </w:docPartPr>
      <w:docPartBody>
        <w:p w:rsidR="00774282" w:rsidRDefault="00774282" w:rsidP="00774282">
          <w:pPr>
            <w:pStyle w:val="100DD7BDE8B544F5B26BAA3DA431A692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9227FCCE54441486978697FD7E5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5BB73-8DF7-4170-A510-5CD19A1A7257}"/>
      </w:docPartPr>
      <w:docPartBody>
        <w:p w:rsidR="00774282" w:rsidRDefault="00774282" w:rsidP="00774282">
          <w:pPr>
            <w:pStyle w:val="DB9227FCCE54441486978697FD7E56C4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6FB88A1F664CF1B080366A57290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BED27B-461F-4605-959D-C3941F851B5E}"/>
      </w:docPartPr>
      <w:docPartBody>
        <w:p w:rsidR="00047439" w:rsidRDefault="00774282" w:rsidP="00774282">
          <w:pPr>
            <w:pStyle w:val="B16FB88A1F664CF1B080366A57290062"/>
          </w:pPr>
          <w:r w:rsidRPr="00B0055E">
            <w:rPr>
              <w:rStyle w:val="PlaceholderText"/>
            </w:rPr>
            <w:t>Choose an item.</w:t>
          </w:r>
        </w:p>
      </w:docPartBody>
    </w:docPart>
    <w:docPart>
      <w:docPartPr>
        <w:name w:val="F83A7C788A0F4B2A903886693C0CE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D637B-AD27-4C47-A24F-F28D1A6EEE33}"/>
      </w:docPartPr>
      <w:docPartBody>
        <w:p w:rsidR="00047439" w:rsidRDefault="00774282" w:rsidP="00774282">
          <w:pPr>
            <w:pStyle w:val="F83A7C788A0F4B2A903886693C0CE085"/>
          </w:pPr>
          <w:r w:rsidRPr="00B0055E">
            <w:rPr>
              <w:rStyle w:val="PlaceholderText"/>
            </w:rPr>
            <w:t>Choose an item.</w:t>
          </w:r>
        </w:p>
      </w:docPartBody>
    </w:docPart>
    <w:docPart>
      <w:docPartPr>
        <w:name w:val="AF296C839C774D898CC2C8696E9BF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06AD0-AC68-49E1-AF20-A23A788E046C}"/>
      </w:docPartPr>
      <w:docPartBody>
        <w:p w:rsidR="00047439" w:rsidRDefault="00774282" w:rsidP="00774282">
          <w:pPr>
            <w:pStyle w:val="AF296C839C774D898CC2C8696E9BF200"/>
          </w:pPr>
          <w:r w:rsidRPr="00EE6ECA">
            <w:rPr>
              <w:rStyle w:val="PlaceholderText"/>
            </w:rPr>
            <w:t>[Category]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 LT Pro 57 Condensed">
    <w:altName w:val="Arial"/>
    <w:panose1 w:val="00000000000000000000"/>
    <w:charset w:val="00"/>
    <w:family w:val="swiss"/>
    <w:notTrueType/>
    <w:pitch w:val="variable"/>
    <w:sig w:usb0="00000001" w:usb1="5000205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E68"/>
    <w:rsid w:val="00047439"/>
    <w:rsid w:val="002B7E68"/>
    <w:rsid w:val="00774282"/>
    <w:rsid w:val="00EB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4282"/>
    <w:rPr>
      <w:color w:val="808080"/>
    </w:rPr>
  </w:style>
  <w:style w:type="paragraph" w:customStyle="1" w:styleId="90134F037CF44E8BA2DA6CA5553753AD">
    <w:name w:val="90134F037CF44E8BA2DA6CA5553753AD"/>
  </w:style>
  <w:style w:type="paragraph" w:customStyle="1" w:styleId="D1AB2BA3763645919FD5B893C0777C57">
    <w:name w:val="D1AB2BA3763645919FD5B893C0777C57"/>
  </w:style>
  <w:style w:type="paragraph" w:customStyle="1" w:styleId="8E896B7F46AF4CC19028C9397BA83DEB">
    <w:name w:val="8E896B7F46AF4CC19028C9397BA83DEB"/>
  </w:style>
  <w:style w:type="paragraph" w:customStyle="1" w:styleId="02BDEDC00AEB47679F01B74F6ECD217C">
    <w:name w:val="02BDEDC00AEB47679F01B74F6ECD217C"/>
  </w:style>
  <w:style w:type="paragraph" w:customStyle="1" w:styleId="FED2AE06CA4E447FB6B28A4AD5EE8DCF">
    <w:name w:val="FED2AE06CA4E447FB6B28A4AD5EE8DCF"/>
  </w:style>
  <w:style w:type="paragraph" w:customStyle="1" w:styleId="7F7775B6718142DFA55FAA651BC1C26D">
    <w:name w:val="7F7775B6718142DFA55FAA651BC1C26D"/>
  </w:style>
  <w:style w:type="paragraph" w:customStyle="1" w:styleId="457BCA3CCBE94C9A821AD732EB81538A">
    <w:name w:val="457BCA3CCBE94C9A821AD732EB81538A"/>
  </w:style>
  <w:style w:type="paragraph" w:customStyle="1" w:styleId="738293CF05864825951695AC55A19680">
    <w:name w:val="738293CF05864825951695AC55A19680"/>
  </w:style>
  <w:style w:type="paragraph" w:customStyle="1" w:styleId="8E09B74DC48F42ED836DC9AB86BBA5A9">
    <w:name w:val="8E09B74DC48F42ED836DC9AB86BBA5A9"/>
  </w:style>
  <w:style w:type="paragraph" w:customStyle="1" w:styleId="26F4D7B3401B460494EBEFE3E9526DBA">
    <w:name w:val="26F4D7B3401B460494EBEFE3E9526DBA"/>
  </w:style>
  <w:style w:type="paragraph" w:customStyle="1" w:styleId="04BF219C56BA4B2288C7FCD2B56EC711">
    <w:name w:val="04BF219C56BA4B2288C7FCD2B56EC711"/>
  </w:style>
  <w:style w:type="paragraph" w:customStyle="1" w:styleId="5B6B44D38E784443B1A197D8390E1AB2">
    <w:name w:val="5B6B44D38E784443B1A197D8390E1AB2"/>
  </w:style>
  <w:style w:type="paragraph" w:customStyle="1" w:styleId="20548A822C5547F59C6C7EF35D16F4CA">
    <w:name w:val="20548A822C5547F59C6C7EF35D16F4CA"/>
  </w:style>
  <w:style w:type="paragraph" w:customStyle="1" w:styleId="1C1B8C3FFCD542CFA136E0697537466C">
    <w:name w:val="1C1B8C3FFCD542CFA136E0697537466C"/>
  </w:style>
  <w:style w:type="paragraph" w:customStyle="1" w:styleId="ADB511636F764C34970F7C710259FB88">
    <w:name w:val="ADB511636F764C34970F7C710259FB88"/>
  </w:style>
  <w:style w:type="paragraph" w:customStyle="1" w:styleId="436DCA7463EC4543991F713306BB5863">
    <w:name w:val="436DCA7463EC4543991F713306BB5863"/>
    <w:rsid w:val="002B7E68"/>
  </w:style>
  <w:style w:type="paragraph" w:customStyle="1" w:styleId="6EC41A9FF0E1437AA1404E9CEBFF2EBB">
    <w:name w:val="6EC41A9FF0E1437AA1404E9CEBFF2EBB"/>
    <w:rsid w:val="002B7E68"/>
  </w:style>
  <w:style w:type="paragraph" w:customStyle="1" w:styleId="A2788313154344FCAFAF579E49A23406">
    <w:name w:val="A2788313154344FCAFAF579E49A23406"/>
    <w:rsid w:val="002B7E68"/>
  </w:style>
  <w:style w:type="paragraph" w:customStyle="1" w:styleId="26DB1B7F82964347A47AEAB170DF7DC7">
    <w:name w:val="26DB1B7F82964347A47AEAB170DF7DC7"/>
    <w:rsid w:val="002B7E68"/>
  </w:style>
  <w:style w:type="paragraph" w:customStyle="1" w:styleId="FA1EE5C1BEC144F3BB463A6C16BF8683">
    <w:name w:val="FA1EE5C1BEC144F3BB463A6C16BF8683"/>
    <w:rsid w:val="002B7E68"/>
  </w:style>
  <w:style w:type="paragraph" w:customStyle="1" w:styleId="0420612BBB444D46A9019157AB922DE5">
    <w:name w:val="0420612BBB444D46A9019157AB922DE5"/>
    <w:rsid w:val="00774282"/>
  </w:style>
  <w:style w:type="paragraph" w:customStyle="1" w:styleId="1F02C2C89A094DFAB1D74AC5541E759E">
    <w:name w:val="1F02C2C89A094DFAB1D74AC5541E759E"/>
    <w:rsid w:val="00774282"/>
  </w:style>
  <w:style w:type="paragraph" w:customStyle="1" w:styleId="AF3CEF7AA2074551BDAB320222B0BF29">
    <w:name w:val="AF3CEF7AA2074551BDAB320222B0BF29"/>
    <w:rsid w:val="00774282"/>
  </w:style>
  <w:style w:type="paragraph" w:customStyle="1" w:styleId="CD0440EE5E4541CB90CC0AA388F7C27E">
    <w:name w:val="CD0440EE5E4541CB90CC0AA388F7C27E"/>
    <w:rsid w:val="00774282"/>
  </w:style>
  <w:style w:type="paragraph" w:customStyle="1" w:styleId="DD1261816B3E4A46965191056C41E85A">
    <w:name w:val="DD1261816B3E4A46965191056C41E85A"/>
    <w:rsid w:val="00774282"/>
  </w:style>
  <w:style w:type="paragraph" w:customStyle="1" w:styleId="7A2573442C7F4D7EBEBA615E3BFD5FBB">
    <w:name w:val="7A2573442C7F4D7EBEBA615E3BFD5FBB"/>
    <w:rsid w:val="00774282"/>
  </w:style>
  <w:style w:type="paragraph" w:customStyle="1" w:styleId="7AABDCCC988B4CE59D58F8E8CD28685E">
    <w:name w:val="7AABDCCC988B4CE59D58F8E8CD28685E"/>
    <w:rsid w:val="00774282"/>
  </w:style>
  <w:style w:type="paragraph" w:customStyle="1" w:styleId="C11DE90DA81A4C8B9C11BC110DAAEA79">
    <w:name w:val="C11DE90DA81A4C8B9C11BC110DAAEA79"/>
    <w:rsid w:val="00774282"/>
  </w:style>
  <w:style w:type="paragraph" w:customStyle="1" w:styleId="AB242BA8DE3C4D80BA058B8D536DA119">
    <w:name w:val="AB242BA8DE3C4D80BA058B8D536DA119"/>
    <w:rsid w:val="00774282"/>
  </w:style>
  <w:style w:type="paragraph" w:customStyle="1" w:styleId="95AC2C43F8AE40C1B0A09C0F293ADF27">
    <w:name w:val="95AC2C43F8AE40C1B0A09C0F293ADF27"/>
    <w:rsid w:val="00774282"/>
  </w:style>
  <w:style w:type="paragraph" w:customStyle="1" w:styleId="D54745F31F5A48B4A89468ED3E921496">
    <w:name w:val="D54745F31F5A48B4A89468ED3E921496"/>
    <w:rsid w:val="00774282"/>
  </w:style>
  <w:style w:type="paragraph" w:customStyle="1" w:styleId="68CD65CF31104827AF1CD039442FDEB2">
    <w:name w:val="68CD65CF31104827AF1CD039442FDEB2"/>
    <w:rsid w:val="00774282"/>
  </w:style>
  <w:style w:type="paragraph" w:customStyle="1" w:styleId="3FE5AADABA0A4D62957EAF3260E24FC6">
    <w:name w:val="3FE5AADABA0A4D62957EAF3260E24FC6"/>
    <w:rsid w:val="00774282"/>
  </w:style>
  <w:style w:type="paragraph" w:customStyle="1" w:styleId="BF559A9F3B8A414196BDEEB9F32640E4">
    <w:name w:val="BF559A9F3B8A414196BDEEB9F32640E4"/>
    <w:rsid w:val="00774282"/>
  </w:style>
  <w:style w:type="paragraph" w:customStyle="1" w:styleId="EC67D80B003F4EE9A834BE5CB5F80E3A">
    <w:name w:val="EC67D80B003F4EE9A834BE5CB5F80E3A"/>
    <w:rsid w:val="00774282"/>
  </w:style>
  <w:style w:type="paragraph" w:customStyle="1" w:styleId="5DB35322FE464E78BE9EB9D1ADFBE2EB">
    <w:name w:val="5DB35322FE464E78BE9EB9D1ADFBE2EB"/>
    <w:rsid w:val="00774282"/>
  </w:style>
  <w:style w:type="paragraph" w:customStyle="1" w:styleId="DCCFD9BB5D2145A0819569336CF38CEC">
    <w:name w:val="DCCFD9BB5D2145A0819569336CF38CEC"/>
    <w:rsid w:val="00774282"/>
  </w:style>
  <w:style w:type="paragraph" w:customStyle="1" w:styleId="7F82E337FC634EDCAC5A156A139F2F61">
    <w:name w:val="7F82E337FC634EDCAC5A156A139F2F61"/>
    <w:rsid w:val="00774282"/>
  </w:style>
  <w:style w:type="paragraph" w:customStyle="1" w:styleId="467B52A0BE8A4EAAB6BD45F8027072B7">
    <w:name w:val="467B52A0BE8A4EAAB6BD45F8027072B7"/>
    <w:rsid w:val="00774282"/>
  </w:style>
  <w:style w:type="paragraph" w:customStyle="1" w:styleId="F58FD4A3DDFE42EC93EABFBB400DC3A7">
    <w:name w:val="F58FD4A3DDFE42EC93EABFBB400DC3A7"/>
    <w:rsid w:val="00774282"/>
  </w:style>
  <w:style w:type="paragraph" w:customStyle="1" w:styleId="B79B845F0E8A4C9FAB89528CC5C1B246">
    <w:name w:val="B79B845F0E8A4C9FAB89528CC5C1B246"/>
    <w:rsid w:val="00774282"/>
  </w:style>
  <w:style w:type="paragraph" w:customStyle="1" w:styleId="E6ED35E4B92D437D9440C7C600238982">
    <w:name w:val="E6ED35E4B92D437D9440C7C600238982"/>
    <w:rsid w:val="00774282"/>
  </w:style>
  <w:style w:type="paragraph" w:customStyle="1" w:styleId="D414408FF0F242C38F3C42BEAB3E09E6">
    <w:name w:val="D414408FF0F242C38F3C42BEAB3E09E6"/>
    <w:rsid w:val="00774282"/>
  </w:style>
  <w:style w:type="paragraph" w:customStyle="1" w:styleId="C77A55DBC8034576B553B56F7FDED08E">
    <w:name w:val="C77A55DBC8034576B553B56F7FDED08E"/>
    <w:rsid w:val="00774282"/>
  </w:style>
  <w:style w:type="paragraph" w:customStyle="1" w:styleId="CBC6A48CEF93485AADD63968CF6C65A1">
    <w:name w:val="CBC6A48CEF93485AADD63968CF6C65A1"/>
    <w:rsid w:val="00774282"/>
  </w:style>
  <w:style w:type="paragraph" w:customStyle="1" w:styleId="100DD7BDE8B544F5B26BAA3DA431A692">
    <w:name w:val="100DD7BDE8B544F5B26BAA3DA431A692"/>
    <w:rsid w:val="00774282"/>
  </w:style>
  <w:style w:type="paragraph" w:customStyle="1" w:styleId="DB9227FCCE54441486978697FD7E56C4">
    <w:name w:val="DB9227FCCE54441486978697FD7E56C4"/>
    <w:rsid w:val="00774282"/>
  </w:style>
  <w:style w:type="paragraph" w:customStyle="1" w:styleId="B16FB88A1F664CF1B080366A57290062">
    <w:name w:val="B16FB88A1F664CF1B080366A57290062"/>
    <w:rsid w:val="00774282"/>
  </w:style>
  <w:style w:type="paragraph" w:customStyle="1" w:styleId="407A65A788534195830BAC69EF170128">
    <w:name w:val="407A65A788534195830BAC69EF170128"/>
    <w:rsid w:val="00774282"/>
  </w:style>
  <w:style w:type="paragraph" w:customStyle="1" w:styleId="0B2ACD0553A54093A5182A00436A62C8">
    <w:name w:val="0B2ACD0553A54093A5182A00436A62C8"/>
    <w:rsid w:val="00774282"/>
  </w:style>
  <w:style w:type="paragraph" w:customStyle="1" w:styleId="F83A7C788A0F4B2A903886693C0CE085">
    <w:name w:val="F83A7C788A0F4B2A903886693C0CE085"/>
    <w:rsid w:val="00774282"/>
  </w:style>
  <w:style w:type="paragraph" w:customStyle="1" w:styleId="AF296C839C774D898CC2C8696E9BF200">
    <w:name w:val="AF296C839C774D898CC2C8696E9BF200"/>
    <w:rsid w:val="007742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ySigma Policy" ma:contentTypeID="0x010100EAFB28861595F441A30311D11E704BE10100AC485C865213674B830EF32BBE382A47" ma:contentTypeVersion="282" ma:contentTypeDescription="" ma:contentTypeScope="" ma:versionID="f922fd9077ac5322f977b3bbf1b1e382">
  <xsd:schema xmlns:xsd="http://www.w3.org/2001/XMLSchema" xmlns:xs="http://www.w3.org/2001/XMLSchema" xmlns:p="http://schemas.microsoft.com/office/2006/metadata/properties" xmlns:ns2="8377d4a0-8073-47cb-8ebd-d062951b9c8c" xmlns:ns3="dae84445-752a-4fcd-b53d-83645b7b690e" targetNamespace="http://schemas.microsoft.com/office/2006/metadata/properties" ma:root="true" ma:fieldsID="8542a2c72ec5de8837859e90d639d385" ns2:_="" ns3:_="">
    <xsd:import namespace="8377d4a0-8073-47cb-8ebd-d062951b9c8c"/>
    <xsd:import namespace="dae84445-752a-4fcd-b53d-83645b7b69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c6cebf98e2a1453a8f8aceebc82e8ce5" minOccurs="0"/>
                <xsd:element ref="ns2:d64fc911f03c4032ad5711f58f0d23f7" minOccurs="0"/>
                <xsd:element ref="ns2:b8be7908511242e29cb6d8909cfdd4d3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Corporate_x0020_Area"/>
                <xsd:element ref="ns3:Corporate_x0020_Area_x0020_Code" minOccurs="0"/>
                <xsd:element ref="ns3:Document_x0020_Category"/>
                <xsd:element ref="ns3:Document_x0020_Category_x0020_2"/>
                <xsd:element ref="ns3:Number"/>
                <xsd:element ref="ns3:Scope"/>
                <xsd:element ref="ns3:Sub_x002d_Area"/>
                <xsd:element ref="ns3:Sub_x002d_Area_x0020_Code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7d4a0-8073-47cb-8ebd-d062951b9c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4fc9f5b8-9c0e-4755-bca8-be044e10a204}" ma:internalName="TaxCatchAll" ma:showField="CatchAllData" ma:web="8377d4a0-8073-47cb-8ebd-d062951b9c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4fc9f5b8-9c0e-4755-bca8-be044e10a204}" ma:internalName="TaxCatchAllLabel" ma:readOnly="true" ma:showField="CatchAllDataLabel" ma:web="8377d4a0-8073-47cb-8ebd-d062951b9c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6cebf98e2a1453a8f8aceebc82e8ce5" ma:index="13" nillable="true" ma:taxonomy="true" ma:internalName="c6cebf98e2a1453a8f8aceebc82e8ce5" ma:taxonomyFieldName="Teams" ma:displayName="Teams" ma:default="2;#All Teams|2a846104-a632-4b8d-86ff-403588a39a46" ma:fieldId="{c6cebf98-e2a1-453a-8f8a-ceebc82e8ce5}" ma:taxonomyMulti="true" ma:sspId="d45a77eb-7ad9-4ab6-86bc-b2abe1b4f958" ma:termSetId="cf8b5759-b502-4213-bb83-a12935253a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4fc911f03c4032ad5711f58f0d23f7" ma:index="15" nillable="true" ma:taxonomy="true" ma:internalName="d64fc911f03c4032ad5711f58f0d23f7" ma:taxonomyFieldName="Topics" ma:displayName="Topics" ma:default="" ma:fieldId="{d64fc911-f03c-4032-ad57-11f58f0d23f7}" ma:taxonomyMulti="true" ma:sspId="d45a77eb-7ad9-4ab6-86bc-b2abe1b4f958" ma:termSetId="255aa1a4-55f5-40ce-98e8-aed1c2ea381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8be7908511242e29cb6d8909cfdd4d3" ma:index="17" nillable="true" ma:taxonomy="true" ma:internalName="b8be7908511242e29cb6d8909cfdd4d3" ma:taxonomyFieldName="Locations" ma:displayName="Locations" ma:default="1;#All Locations|f58dc2ff-0f0c-4170-9619-3a25044ef515" ma:fieldId="{b8be7908-5112-42e2-9cb6-d8909cfdd4d3}" ma:taxonomyMulti="true" ma:sspId="d45a77eb-7ad9-4ab6-86bc-b2abe1b4f958" ma:termSetId="f217381e-62bf-4f24-b678-828f9eedba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35" nillable="true" ma:taxonomy="true" ma:internalName="TaxKeywordTaxHTField" ma:taxonomyFieldName="TaxKeyword" ma:displayName="Enterprise Keywords" ma:fieldId="{23f27201-bee3-471e-b2e7-b64fd8b7ca38}" ma:taxonomyMulti="true" ma:sspId="d45a77eb-7ad9-4ab6-86bc-b2abe1b4f95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84445-752a-4fcd-b53d-83645b7b6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Corporate_x0020_Area" ma:index="24" ma:displayName="Corporate Area" ma:default="Finance" ma:description="Which Functional Team owns this document" ma:format="Dropdown" ma:internalName="Corporate_x0020_Area">
      <xsd:simpleType>
        <xsd:restriction base="dms:Choice">
          <xsd:enumeration value="Finance"/>
          <xsd:enumeration value="Legal and Company Secretarial"/>
          <xsd:enumeration value="HR &amp; Safety"/>
          <xsd:enumeration value="Project Management Office"/>
          <xsd:enumeration value="Corporate Affairs"/>
        </xsd:restriction>
      </xsd:simpleType>
    </xsd:element>
    <xsd:element name="Corporate_x0020_Area_x0020_Code" ma:index="25" nillable="true" ma:displayName="Corporate Area Code" ma:default="FIN" ma:format="Dropdown" ma:internalName="Corporate_x0020_Area_x0020_Code">
      <xsd:simpleType>
        <xsd:restriction base="dms:Choice">
          <xsd:enumeration value="FIN"/>
          <xsd:enumeration value="LSC"/>
          <xsd:enumeration value="HR"/>
          <xsd:enumeration value="PMO"/>
          <xsd:enumeration value="CA"/>
        </xsd:restriction>
      </xsd:simpleType>
    </xsd:element>
    <xsd:element name="Document_x0020_Category" ma:index="26" ma:displayName="Document Category" ma:default="GP" ma:format="Dropdown" ma:internalName="Document_x0020_Category">
      <xsd:simpleType>
        <xsd:restriction base="dms:Choice">
          <xsd:enumeration value="GP"/>
          <xsd:enumeration value="OP"/>
          <xsd:enumeration value="GM"/>
          <xsd:enumeration value="PR"/>
          <xsd:enumeration value="GL"/>
          <xsd:enumeration value="SC"/>
          <xsd:enumeration value="WI"/>
          <xsd:enumeration value="CKL"/>
          <xsd:enumeration value="T"/>
          <xsd:enumeration value="F"/>
        </xsd:restriction>
      </xsd:simpleType>
    </xsd:element>
    <xsd:element name="Document_x0020_Category_x0020_2" ma:index="27" ma:displayName="Document Category 2" ma:default="Checklist or Quick Guide" ma:format="Dropdown" ma:internalName="Document_x0020_Category_x0020_2">
      <xsd:simpleType>
        <xsd:restriction base="dms:Choice">
          <xsd:enumeration value="Checklist or Quick Guide"/>
          <xsd:enumeration value="Template"/>
          <xsd:enumeration value="Form"/>
          <xsd:enumeration value="Work Instruction"/>
          <xsd:enumeration value="Standard Contract"/>
          <xsd:enumeration value="Guideline"/>
          <xsd:enumeration value="Procedure"/>
          <xsd:enumeration value="Governance Manual"/>
          <xsd:enumeration value="Operational Policy"/>
          <xsd:enumeration value="Governance Policy"/>
        </xsd:restriction>
      </xsd:simpleType>
    </xsd:element>
    <xsd:element name="Number" ma:index="28" ma:displayName="Number" ma:decimals="3" ma:internalName="Number">
      <xsd:simpleType>
        <xsd:restriction base="dms:Number"/>
      </xsd:simpleType>
    </xsd:element>
    <xsd:element name="Scope" ma:index="30" ma:displayName="Scope" ma:default="SG" ma:format="Dropdown" ma:internalName="Scope">
      <xsd:simpleType>
        <xsd:restriction base="dms:Choice">
          <xsd:enumeration value="SG"/>
          <xsd:enumeration value="DEP"/>
        </xsd:restriction>
      </xsd:simpleType>
    </xsd:element>
    <xsd:element name="Sub_x002d_Area" ma:index="31" ma:displayName="Sub-Area" ma:default="Treasury" ma:format="Dropdown" ma:internalName="Sub_x002d_Area">
      <xsd:simpleType>
        <xsd:restriction base="dms:Choice">
          <xsd:enumeration value="Treasury"/>
          <xsd:enumeration value="Financial Control"/>
          <xsd:enumeration value="Procurement Governance"/>
          <xsd:enumeration value="Compliance, Risk &amp; Internal Audit"/>
          <xsd:enumeration value="Systems &amp; Information Technology"/>
          <xsd:enumeration value="Facilities &amp; Security"/>
          <xsd:enumeration value="Corporate Governance"/>
          <xsd:enumeration value="Compliance"/>
          <xsd:enumeration value="Standard Form Contracts"/>
          <xsd:enumeration value="Transaction Advisory"/>
          <xsd:enumeration value="Talent &amp; Recruitment"/>
          <xsd:enumeration value="Learning &amp; Development"/>
          <xsd:enumeration value="Health &amp; Safety"/>
          <xsd:enumeration value="Remuneration &amp; Benefits"/>
          <xsd:enumeration value="Workplace Relations"/>
          <xsd:enumeration value="Payroll"/>
          <xsd:enumeration value="Project Management Office"/>
          <xsd:enumeration value="Stakeholder Relations"/>
          <xsd:enumeration value="Communications"/>
          <xsd:enumeration value="Corporate Style Guide &amp; Stationery"/>
        </xsd:restriction>
      </xsd:simpleType>
    </xsd:element>
    <xsd:element name="Sub_x002d_Area_x0020_Code" ma:index="32" ma:displayName="Sub-Area Code" ma:default="1A" ma:format="Dropdown" ma:internalName="Sub_x002d_Area_x0020_Code">
      <xsd:simpleType>
        <xsd:restriction base="dms:Choice">
          <xsd:enumeration value="1A"/>
          <xsd:enumeration value="1B"/>
          <xsd:enumeration value="1C"/>
          <xsd:enumeration value="1D"/>
          <xsd:enumeration value="1E"/>
          <xsd:enumeration value="1F"/>
          <xsd:enumeration value="2A"/>
          <xsd:enumeration value="2B"/>
          <xsd:enumeration value="2C"/>
          <xsd:enumeration value="2D"/>
          <xsd:enumeration value="3A"/>
          <xsd:enumeration value="3B"/>
          <xsd:enumeration value="3C"/>
          <xsd:enumeration value="3D"/>
          <xsd:enumeration value="3E"/>
          <xsd:enumeration value="3F"/>
          <xsd:enumeration value="4"/>
          <xsd:enumeration value="5A"/>
          <xsd:enumeration value="5B"/>
          <xsd:enumeration value="5C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377d4a0-8073-47cb-8ebd-d062951b9c8c">
      <UserInfo>
        <DisplayName>Stephen Robinson</DisplayName>
        <AccountId>22</AccountId>
        <AccountType/>
      </UserInfo>
      <UserInfo>
        <DisplayName>Jackie Bianco-Hill</DisplayName>
        <AccountId>15</AccountId>
        <AccountType/>
      </UserInfo>
    </SharedWithUsers>
    <Sub_x002d_Area xmlns="dae84445-752a-4fcd-b53d-83645b7b690e">Procurement Governance</Sub_x002d_Area>
    <d64fc911f03c4032ad5711f58f0d23f7 xmlns="8377d4a0-8073-47cb-8ebd-d062951b9c8c">
      <Terms xmlns="http://schemas.microsoft.com/office/infopath/2007/PartnerControls"/>
    </d64fc911f03c4032ad5711f58f0d23f7>
    <c6cebf98e2a1453a8f8aceebc82e8ce5 xmlns="8377d4a0-8073-47cb-8ebd-d062951b9c8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Teams</TermName>
          <TermId xmlns="http://schemas.microsoft.com/office/infopath/2007/PartnerControls">2a846104-a632-4b8d-86ff-403588a39a46</TermId>
        </TermInfo>
      </Terms>
    </c6cebf98e2a1453a8f8aceebc82e8ce5>
    <Corporate_x0020_Area_x0020_Code xmlns="dae84445-752a-4fcd-b53d-83645b7b690e">FIN</Corporate_x0020_Area_x0020_Code>
    <Scope xmlns="dae84445-752a-4fcd-b53d-83645b7b690e">SG</Scope>
    <Sub_x002d_Area_x0020_Code xmlns="dae84445-752a-4fcd-b53d-83645b7b690e">1C</Sub_x002d_Area_x0020_Code>
    <TaxKeywordTaxHTField xmlns="8377d4a0-8073-47cb-8ebd-d062951b9c8c">
      <Terms xmlns="http://schemas.microsoft.com/office/infopath/2007/PartnerControls">
        <TermInfo xmlns="http://schemas.microsoft.com/office/infopath/2007/PartnerControls">
          <TermName xmlns="http://schemas.microsoft.com/office/infopath/2007/PartnerControls">SG-FIN-CKL-1C1</TermName>
          <TermId xmlns="http://schemas.microsoft.com/office/infopath/2007/PartnerControls">db367003-e37d-47fd-ad06-06d020a26be5</TermId>
        </TermInfo>
      </Terms>
    </TaxKeywordTaxHTField>
    <Document_x0020_Category_x0020_2 xmlns="dae84445-752a-4fcd-b53d-83645b7b690e">Checklist or Quick Guide</Document_x0020_Category_x0020_2>
    <TaxCatchAll xmlns="8377d4a0-8073-47cb-8ebd-d062951b9c8c">
      <Value>88</Value>
      <Value>2</Value>
      <Value>1</Value>
    </TaxCatchAll>
    <b8be7908511242e29cb6d8909cfdd4d3 xmlns="8377d4a0-8073-47cb-8ebd-d062951b9c8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Locations</TermName>
          <TermId xmlns="http://schemas.microsoft.com/office/infopath/2007/PartnerControls">f58dc2ff-0f0c-4170-9619-3a25044ef515</TermId>
        </TermInfo>
      </Terms>
    </b8be7908511242e29cb6d8909cfdd4d3>
    <Corporate_x0020_Area xmlns="dae84445-752a-4fcd-b53d-83645b7b690e">Finance</Corporate_x0020_Area>
    <Number xmlns="dae84445-752a-4fcd-b53d-83645b7b690e">1</Number>
    <Document_x0020_Category xmlns="dae84445-752a-4fcd-b53d-83645b7b690e">CKL</Document_x0020_Category>
    <_dlc_DocId xmlns="8377d4a0-8073-47cb-8ebd-d062951b9c8c">SIGMA-1706156204-30</_dlc_DocId>
    <_dlc_DocIdUrl xmlns="8377d4a0-8073-47cb-8ebd-d062951b9c8c">
      <Url>https://sigmacompanylimited.sharepoint.com/sites/Portal/corporate/legal-co-secretariat/_layouts/15/DocIdRedir.aspx?ID=SIGMA-1706156204-30</Url>
      <Description>SIGMA-1706156204-30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3A7CC-F4C8-4E53-B411-3498B9B014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683870-2A95-45EA-B0A7-E8751FB88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37AE93-7B8F-4BFE-818A-73870AC3C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77d4a0-8073-47cb-8ebd-d062951b9c8c"/>
    <ds:schemaRef ds:uri="dae84445-752a-4fcd-b53d-83645b7b6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82D66E-853E-4154-BE42-2FF0D2F1CA33}">
  <ds:schemaRefs>
    <ds:schemaRef ds:uri="http://purl.org/dc/elements/1.1/"/>
    <ds:schemaRef ds:uri="http://schemas.microsoft.com/office/2006/metadata/properties"/>
    <ds:schemaRef ds:uri="8377d4a0-8073-47cb-8ebd-d062951b9c8c"/>
    <ds:schemaRef ds:uri="http://purl.org/dc/terms/"/>
    <ds:schemaRef ds:uri="http://schemas.microsoft.com/office/infopath/2007/PartnerControls"/>
    <ds:schemaRef ds:uri="http://schemas.microsoft.com/office/2006/documentManagement/types"/>
    <ds:schemaRef ds:uri="dae84445-752a-4fcd-b53d-83645b7b690e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9113888-D8AD-4559-873D-9157AF1D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Checklist.dotx</Template>
  <TotalTime>0</TotalTime>
  <Pages>7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INDIRECT SUPPLIER DUE DILIGENCE QUESTIONNAIRE</vt:lpstr>
    </vt:vector>
  </TitlesOfParts>
  <Company/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INDIRECT SUPPLIER DUE DILIGENCE QUESTIONNAIRE</dc:title>
  <dc:subject>[insert subject]</dc:subject>
  <dc:creator>Sally Rogers</dc:creator>
  <cp:keywords>SG-FIN-CKL-1C1</cp:keywords>
  <dc:description/>
  <cp:lastModifiedBy>Sally Rogers</cp:lastModifiedBy>
  <cp:revision>2</cp:revision>
  <cp:lastPrinted>2017-07-03T06:06:00Z</cp:lastPrinted>
  <dcterms:created xsi:type="dcterms:W3CDTF">2018-08-28T06:35:00Z</dcterms:created>
  <dcterms:modified xsi:type="dcterms:W3CDTF">2018-08-28T06:35:00Z</dcterms:modified>
  <cp:category>SG-FIN-CKL-1C1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0x010100EAFB28861595F441A30311D11E704BE10100AC485C865213674B830EF32BBE382A47</vt:lpwstr>
  </property>
  <property fmtid="{D5CDD505-2E9C-101B-9397-08002B2CF9AE}" pid="3" name="TaxKeyword">
    <vt:lpwstr>88;#SG-FIN-CKL-1C1|db367003-e37d-47fd-ad06-06d020a26be5</vt:lpwstr>
  </property>
  <property fmtid="{D5CDD505-2E9C-101B-9397-08002B2CF9AE}" pid="4" name="_dlc_DocIdItemGuid">
    <vt:lpwstr>0680ead9-57e7-4d52-a07d-27a48ec26471</vt:lpwstr>
  </property>
  <property fmtid="{D5CDD505-2E9C-101B-9397-08002B2CF9AE}" pid="5" name="Locations">
    <vt:lpwstr>1;#All Locations|f58dc2ff-0f0c-4170-9619-3a25044ef515</vt:lpwstr>
  </property>
  <property fmtid="{D5CDD505-2E9C-101B-9397-08002B2CF9AE}" pid="6" name="Teams">
    <vt:lpwstr>2;#All Teams|2a846104-a632-4b8d-86ff-403588a39a46</vt:lpwstr>
  </property>
  <property fmtid="{D5CDD505-2E9C-101B-9397-08002B2CF9AE}" pid="7" name="Topics">
    <vt:lpwstr/>
  </property>
</Properties>
</file>