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60AED" w14:textId="0788A594" w:rsidR="005710D0" w:rsidRPr="00DA06CF" w:rsidRDefault="00E326D4" w:rsidP="00E326D4">
      <w:pPr>
        <w:pStyle w:val="MELegal1"/>
        <w:numPr>
          <w:ilvl w:val="0"/>
          <w:numId w:val="0"/>
        </w:numPr>
        <w:ind w:left="426" w:hanging="426"/>
      </w:pPr>
      <w:bookmarkStart w:id="0" w:name="_GoBack"/>
      <w:bookmarkEnd w:id="0"/>
      <w:r>
        <w:t xml:space="preserve">SECTION ONE - </w:t>
      </w:r>
      <w:r w:rsidR="005710D0" w:rsidRPr="00DA06CF">
        <w:t xml:space="preserve">GENERAL </w:t>
      </w:r>
      <w:r w:rsidR="004417E6">
        <w:t>PROFILE</w:t>
      </w:r>
      <w:r>
        <w:t xml:space="preserve"> </w:t>
      </w:r>
      <w:r w:rsidR="005710D0" w:rsidRPr="00DA06CF">
        <w:t>INFORMATION</w:t>
      </w:r>
    </w:p>
    <w:tbl>
      <w:tblPr>
        <w:tblStyle w:val="TableGridLight"/>
        <w:tblW w:w="10343" w:type="dxa"/>
        <w:tblLayout w:type="fixed"/>
        <w:tblLook w:val="0000" w:firstRow="0" w:lastRow="0" w:firstColumn="0" w:lastColumn="0" w:noHBand="0" w:noVBand="0"/>
      </w:tblPr>
      <w:tblGrid>
        <w:gridCol w:w="1273"/>
        <w:gridCol w:w="1132"/>
        <w:gridCol w:w="1134"/>
        <w:gridCol w:w="992"/>
        <w:gridCol w:w="426"/>
        <w:gridCol w:w="567"/>
        <w:gridCol w:w="425"/>
        <w:gridCol w:w="519"/>
        <w:gridCol w:w="48"/>
        <w:gridCol w:w="425"/>
        <w:gridCol w:w="141"/>
        <w:gridCol w:w="567"/>
        <w:gridCol w:w="756"/>
        <w:gridCol w:w="1370"/>
        <w:gridCol w:w="568"/>
      </w:tblGrid>
      <w:tr w:rsidR="005710D0" w:rsidRPr="0026173B" w14:paraId="75FEB4FE" w14:textId="77777777" w:rsidTr="008D5F13">
        <w:trPr>
          <w:trHeight w:hRule="exact" w:val="418"/>
        </w:trPr>
        <w:tc>
          <w:tcPr>
            <w:tcW w:w="10343" w:type="dxa"/>
            <w:gridSpan w:val="15"/>
            <w:shd w:val="clear" w:color="auto" w:fill="000000" w:themeFill="text1"/>
          </w:tcPr>
          <w:p w14:paraId="429DF73F" w14:textId="398CCD97" w:rsidR="005710D0" w:rsidRPr="0026173B" w:rsidRDefault="007E379B" w:rsidP="00890C88">
            <w:pPr>
              <w:pStyle w:val="Heading1"/>
              <w:outlineLvl w:val="0"/>
              <w:rPr>
                <w:b/>
                <w:color w:val="FFFFFF" w:themeColor="background1"/>
                <w:sz w:val="16"/>
                <w:szCs w:val="16"/>
              </w:rPr>
            </w:pPr>
            <w:r w:rsidRPr="0026173B">
              <w:rPr>
                <w:b/>
                <w:color w:val="auto"/>
                <w:sz w:val="16"/>
                <w:szCs w:val="16"/>
              </w:rPr>
              <w:t>SUPPLIER PROFILE</w:t>
            </w:r>
          </w:p>
          <w:p w14:paraId="4122FADD" w14:textId="77777777" w:rsidR="005710D0" w:rsidRPr="0026173B" w:rsidRDefault="005710D0" w:rsidP="005710D0">
            <w:pPr>
              <w:pStyle w:val="Heading1"/>
              <w:outlineLvl w:val="0"/>
              <w:rPr>
                <w:sz w:val="16"/>
                <w:szCs w:val="16"/>
              </w:rPr>
            </w:pPr>
          </w:p>
        </w:tc>
      </w:tr>
      <w:tr w:rsidR="005710D0" w:rsidRPr="0026173B" w14:paraId="285FD50C" w14:textId="77777777" w:rsidTr="007B330E">
        <w:trPr>
          <w:trHeight w:hRule="exact" w:val="777"/>
        </w:trPr>
        <w:tc>
          <w:tcPr>
            <w:tcW w:w="2405" w:type="dxa"/>
            <w:gridSpan w:val="2"/>
            <w:shd w:val="clear" w:color="auto" w:fill="FFFFFF" w:themeFill="background1"/>
          </w:tcPr>
          <w:p w14:paraId="477263C4" w14:textId="646FAA8B" w:rsidR="005710D0" w:rsidRPr="007B330E" w:rsidRDefault="005710D0" w:rsidP="00733A76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>Name</w:t>
            </w:r>
            <w:r w:rsidR="00D97440" w:rsidRPr="007B330E">
              <w:rPr>
                <w:b/>
                <w:color w:val="000000" w:themeColor="text1"/>
                <w:sz w:val="16"/>
                <w:szCs w:val="16"/>
              </w:rPr>
              <w:t xml:space="preserve"> of Supplier</w:t>
            </w:r>
          </w:p>
        </w:tc>
        <w:sdt>
          <w:sdtPr>
            <w:rPr>
              <w:sz w:val="16"/>
              <w:szCs w:val="16"/>
            </w:rPr>
            <w:id w:val="148018207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938" w:type="dxa"/>
                <w:gridSpan w:val="13"/>
              </w:tcPr>
              <w:p w14:paraId="0A6A3AD6" w14:textId="6EFE9E74" w:rsidR="005710D0" w:rsidRPr="0026173B" w:rsidRDefault="007E379B" w:rsidP="00733A76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tc>
          </w:sdtContent>
        </w:sdt>
      </w:tr>
      <w:tr w:rsidR="007E379B" w:rsidRPr="0026173B" w14:paraId="60B7CF09" w14:textId="77777777" w:rsidTr="007B330E">
        <w:trPr>
          <w:trHeight w:val="194"/>
        </w:trPr>
        <w:tc>
          <w:tcPr>
            <w:tcW w:w="2405" w:type="dxa"/>
            <w:gridSpan w:val="2"/>
            <w:shd w:val="clear" w:color="auto" w:fill="FFFFFF" w:themeFill="background1"/>
          </w:tcPr>
          <w:p w14:paraId="190EEE24" w14:textId="77C7B2C3" w:rsidR="007E379B" w:rsidRPr="007B330E" w:rsidRDefault="007E379B" w:rsidP="007E379B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>Type of Supplier</w:t>
            </w:r>
          </w:p>
        </w:tc>
        <w:tc>
          <w:tcPr>
            <w:tcW w:w="3119" w:type="dxa"/>
            <w:gridSpan w:val="4"/>
          </w:tcPr>
          <w:p w14:paraId="6CD298AB" w14:textId="451C1CDF" w:rsidR="007E379B" w:rsidRPr="0026173B" w:rsidRDefault="007E379B" w:rsidP="007E379B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Manufacturer (including contract manufacturer</w:t>
            </w:r>
            <w:r w:rsidR="007A5E73" w:rsidRPr="0026173B">
              <w:rPr>
                <w:sz w:val="16"/>
                <w:szCs w:val="16"/>
              </w:rPr>
              <w:t xml:space="preserve"> / contract laboratory</w:t>
            </w:r>
            <w:r w:rsidRPr="0026173B">
              <w:rPr>
                <w:sz w:val="16"/>
                <w:szCs w:val="16"/>
              </w:rPr>
              <w:t>)</w:t>
            </w:r>
          </w:p>
        </w:tc>
        <w:sdt>
          <w:sdtPr>
            <w:rPr>
              <w:rFonts w:cs="Arial"/>
              <w:sz w:val="16"/>
              <w:szCs w:val="16"/>
            </w:rPr>
            <w:id w:val="-42927634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6637BDCC" w14:textId="4467D770" w:rsidR="007E379B" w:rsidRPr="0026173B" w:rsidRDefault="007E379B" w:rsidP="007E379B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1133" w:type="dxa"/>
            <w:gridSpan w:val="4"/>
          </w:tcPr>
          <w:p w14:paraId="59F41F9E" w14:textId="1147E1EF" w:rsidR="007E379B" w:rsidRPr="0026173B" w:rsidRDefault="007E379B" w:rsidP="007E379B">
            <w:pPr>
              <w:pStyle w:val="BodyText"/>
              <w:rPr>
                <w:rFonts w:ascii="Arial Narrow" w:hAnsi="Arial Narrow"/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Agent</w:t>
            </w:r>
          </w:p>
        </w:tc>
        <w:tc>
          <w:tcPr>
            <w:tcW w:w="567" w:type="dxa"/>
          </w:tcPr>
          <w:sdt>
            <w:sdtPr>
              <w:rPr>
                <w:sz w:val="16"/>
                <w:szCs w:val="16"/>
              </w:rPr>
              <w:id w:val="-1788044051"/>
              <w14:checkbox>
                <w14:checked w14:val="0"/>
                <w14:checkedState w14:val="00FC" w14:font="Wingdings"/>
                <w14:uncheckedState w14:val="2610" w14:font="MS Gothic"/>
              </w14:checkbox>
            </w:sdtPr>
            <w:sdtEndPr/>
            <w:sdtContent>
              <w:p w14:paraId="7CD2ACBC" w14:textId="06004F9D" w:rsidR="007E379B" w:rsidRPr="0026173B" w:rsidRDefault="007E379B" w:rsidP="007E379B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26173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sdtContent>
          </w:sdt>
        </w:tc>
        <w:tc>
          <w:tcPr>
            <w:tcW w:w="2126" w:type="dxa"/>
            <w:gridSpan w:val="2"/>
          </w:tcPr>
          <w:p w14:paraId="1D900A68" w14:textId="1A56539F" w:rsidR="007E379B" w:rsidRPr="0026173B" w:rsidRDefault="007E379B" w:rsidP="007E379B">
            <w:pPr>
              <w:pStyle w:val="BodyText"/>
              <w:rPr>
                <w:rFonts w:ascii="Arial Narrow" w:hAnsi="Arial Narrow"/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Distributor / Supplier</w:t>
            </w:r>
          </w:p>
        </w:tc>
        <w:sdt>
          <w:sdtPr>
            <w:rPr>
              <w:rFonts w:cs="Arial"/>
              <w:sz w:val="16"/>
              <w:szCs w:val="16"/>
            </w:rPr>
            <w:id w:val="123824472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056DCF56" w14:textId="53CC1BDC" w:rsidR="007E379B" w:rsidRPr="0026173B" w:rsidRDefault="007E379B" w:rsidP="007E379B">
                <w:pPr>
                  <w:pStyle w:val="BodyText"/>
                  <w:rPr>
                    <w:rFonts w:ascii="Arial Narrow" w:hAnsi="Arial Narrow"/>
                    <w:sz w:val="16"/>
                    <w:szCs w:val="16"/>
                  </w:rPr>
                </w:pPr>
                <w:r w:rsidRPr="0026173B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647D6" w:rsidRPr="0026173B" w14:paraId="00EF49D9" w14:textId="77777777" w:rsidTr="007B330E">
        <w:trPr>
          <w:trHeight w:val="275"/>
        </w:trPr>
        <w:tc>
          <w:tcPr>
            <w:tcW w:w="2405" w:type="dxa"/>
            <w:gridSpan w:val="2"/>
            <w:vMerge w:val="restart"/>
            <w:shd w:val="clear" w:color="auto" w:fill="FFFFFF" w:themeFill="background1"/>
          </w:tcPr>
          <w:p w14:paraId="3886F405" w14:textId="5788EC8C" w:rsidR="006647D6" w:rsidRPr="007B330E" w:rsidRDefault="006647D6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 xml:space="preserve">Type of Business </w:t>
            </w:r>
          </w:p>
        </w:tc>
        <w:tc>
          <w:tcPr>
            <w:tcW w:w="7938" w:type="dxa"/>
            <w:gridSpan w:val="13"/>
            <w:shd w:val="clear" w:color="auto" w:fill="E7E6E6" w:themeFill="background2"/>
          </w:tcPr>
          <w:p w14:paraId="2C4C29E0" w14:textId="4E9BD0B1" w:rsidR="006647D6" w:rsidRPr="0026173B" w:rsidRDefault="006647D6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Company (please provide copies of certificates of incorporation / registration and/or relevant jurisdiction registration extract):</w:t>
            </w:r>
          </w:p>
        </w:tc>
      </w:tr>
      <w:tr w:rsidR="006647D6" w:rsidRPr="0026173B" w14:paraId="5F5AAD56" w14:textId="77777777" w:rsidTr="007B330E">
        <w:trPr>
          <w:trHeight w:val="275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6606A928" w14:textId="77777777" w:rsidR="006647D6" w:rsidRPr="007B330E" w:rsidRDefault="006647D6" w:rsidP="006647D6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70" w:type="dxa"/>
            <w:gridSpan w:val="12"/>
          </w:tcPr>
          <w:p w14:paraId="289458DF" w14:textId="21A165A3" w:rsidR="006647D6" w:rsidRPr="0026173B" w:rsidRDefault="006647D6" w:rsidP="006647D6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incorporated in Australia and ultimate holding company in Australia</w:t>
            </w:r>
          </w:p>
        </w:tc>
        <w:sdt>
          <w:sdtPr>
            <w:rPr>
              <w:rFonts w:cs="Arial"/>
              <w:sz w:val="16"/>
              <w:szCs w:val="16"/>
            </w:rPr>
            <w:id w:val="179755989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5E2227B8" w14:textId="7802C9A9" w:rsidR="006647D6" w:rsidRPr="0026173B" w:rsidRDefault="006647D6" w:rsidP="006647D6">
                <w:pPr>
                  <w:pStyle w:val="BodyText"/>
                  <w:rPr>
                    <w:rFonts w:cs="Arial"/>
                    <w:sz w:val="16"/>
                    <w:szCs w:val="16"/>
                  </w:rPr>
                </w:pPr>
                <w:r w:rsidRPr="0026173B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647D6" w:rsidRPr="0026173B" w14:paraId="1D44AF36" w14:textId="77777777" w:rsidTr="007B330E">
        <w:trPr>
          <w:trHeight w:val="233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34B8A0DF" w14:textId="77777777" w:rsidR="006647D6" w:rsidRPr="007B330E" w:rsidRDefault="006647D6" w:rsidP="006647D6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70" w:type="dxa"/>
            <w:gridSpan w:val="12"/>
          </w:tcPr>
          <w:p w14:paraId="2A0062AE" w14:textId="784DC9D0" w:rsidR="006647D6" w:rsidRPr="0026173B" w:rsidRDefault="006647D6" w:rsidP="006647D6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incorporated in Australia and foreign owned / controlled</w:t>
            </w:r>
          </w:p>
        </w:tc>
        <w:sdt>
          <w:sdtPr>
            <w:rPr>
              <w:rFonts w:cs="Arial"/>
              <w:sz w:val="16"/>
              <w:szCs w:val="16"/>
            </w:rPr>
            <w:id w:val="-187930557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6BD6749E" w14:textId="623613DD" w:rsidR="006647D6" w:rsidRPr="0026173B" w:rsidRDefault="006647D6" w:rsidP="006647D6">
                <w:pPr>
                  <w:pStyle w:val="BodyText"/>
                  <w:rPr>
                    <w:rFonts w:cs="Arial"/>
                    <w:sz w:val="16"/>
                    <w:szCs w:val="16"/>
                  </w:rPr>
                </w:pPr>
                <w:r w:rsidRPr="0026173B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647D6" w:rsidRPr="0026173B" w14:paraId="3A73DCD5" w14:textId="77777777" w:rsidTr="007B330E">
        <w:trPr>
          <w:trHeight w:val="387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3BC784B7" w14:textId="77777777" w:rsidR="006647D6" w:rsidRPr="007B330E" w:rsidRDefault="006647D6" w:rsidP="006647D6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70" w:type="dxa"/>
            <w:gridSpan w:val="12"/>
          </w:tcPr>
          <w:p w14:paraId="703B220A" w14:textId="706F34B9" w:rsidR="006647D6" w:rsidRPr="0026173B" w:rsidRDefault="006647D6" w:rsidP="006647D6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incorporated outside of Australia and foreign owned / controlled</w:t>
            </w:r>
          </w:p>
        </w:tc>
        <w:sdt>
          <w:sdtPr>
            <w:rPr>
              <w:rFonts w:cs="Arial"/>
              <w:sz w:val="16"/>
              <w:szCs w:val="16"/>
            </w:rPr>
            <w:id w:val="74515610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2795D75D" w14:textId="13759374" w:rsidR="006647D6" w:rsidRPr="0026173B" w:rsidRDefault="006647D6" w:rsidP="006647D6">
                <w:pPr>
                  <w:pStyle w:val="BodyText"/>
                  <w:rPr>
                    <w:rFonts w:cs="Arial"/>
                    <w:sz w:val="16"/>
                    <w:szCs w:val="16"/>
                  </w:rPr>
                </w:pPr>
                <w:r w:rsidRPr="0026173B">
                  <w:rPr>
                    <w:rFonts w:ascii="MS Gothic" w:eastAsia="MS Gothic" w:hAnsi="MS Gothic" w:cs="Arial" w:hint="eastAsia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647D6" w:rsidRPr="0026173B" w14:paraId="726082CB" w14:textId="77777777" w:rsidTr="007B330E">
        <w:trPr>
          <w:trHeight w:hRule="exact" w:val="655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2E0E55DD" w14:textId="77777777" w:rsidR="006647D6" w:rsidRPr="007B330E" w:rsidRDefault="006647D6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938" w:type="dxa"/>
            <w:gridSpan w:val="13"/>
            <w:shd w:val="clear" w:color="auto" w:fill="E7E6E6" w:themeFill="background2"/>
          </w:tcPr>
          <w:p w14:paraId="7700BD06" w14:textId="2BAB073B" w:rsidR="006647D6" w:rsidRPr="0026173B" w:rsidRDefault="006647D6" w:rsidP="006647D6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Other (please provide supporting evidence of business registration, formation documents – Partnership Deed; Unit Trust etc.)</w:t>
            </w:r>
          </w:p>
        </w:tc>
      </w:tr>
      <w:tr w:rsidR="006647D6" w:rsidRPr="0026173B" w14:paraId="5CA6633C" w14:textId="77777777" w:rsidTr="007B330E">
        <w:trPr>
          <w:trHeight w:hRule="exact" w:val="353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40220FC1" w14:textId="77777777" w:rsidR="006647D6" w:rsidRPr="007B330E" w:rsidRDefault="006647D6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70" w:type="dxa"/>
            <w:gridSpan w:val="12"/>
          </w:tcPr>
          <w:p w14:paraId="4F858A4A" w14:textId="795957F9" w:rsidR="006647D6" w:rsidRPr="0026173B" w:rsidRDefault="006647D6" w:rsidP="00942BCC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Individual</w:t>
            </w:r>
          </w:p>
        </w:tc>
        <w:sdt>
          <w:sdtPr>
            <w:rPr>
              <w:rFonts w:cs="Arial"/>
              <w:sz w:val="16"/>
              <w:szCs w:val="16"/>
            </w:rPr>
            <w:id w:val="199497688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75C333C7" w14:textId="6DA5CA57" w:rsidR="006647D6" w:rsidRPr="0026173B" w:rsidRDefault="006647D6" w:rsidP="00942BC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647D6" w:rsidRPr="0026173B" w14:paraId="5CB98C60" w14:textId="77777777" w:rsidTr="007B330E">
        <w:trPr>
          <w:trHeight w:hRule="exact" w:val="415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6A7F268D" w14:textId="77777777" w:rsidR="006647D6" w:rsidRPr="007B330E" w:rsidRDefault="006647D6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70" w:type="dxa"/>
            <w:gridSpan w:val="12"/>
          </w:tcPr>
          <w:p w14:paraId="7B8E08F3" w14:textId="7390F061" w:rsidR="006647D6" w:rsidRPr="0026173B" w:rsidRDefault="006647D6" w:rsidP="00942BCC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Partnership</w:t>
            </w:r>
          </w:p>
        </w:tc>
        <w:sdt>
          <w:sdtPr>
            <w:rPr>
              <w:rFonts w:cs="Arial"/>
              <w:sz w:val="16"/>
              <w:szCs w:val="16"/>
            </w:rPr>
            <w:id w:val="-61467861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2AF6E4F0" w14:textId="0C506598" w:rsidR="006647D6" w:rsidRPr="0026173B" w:rsidRDefault="006647D6" w:rsidP="00942BC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6647D6" w:rsidRPr="0026173B" w14:paraId="3301E31D" w14:textId="77777777" w:rsidTr="007B330E">
        <w:trPr>
          <w:trHeight w:hRule="exact" w:val="393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4CF51203" w14:textId="77777777" w:rsidR="006647D6" w:rsidRPr="007B330E" w:rsidRDefault="006647D6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370" w:type="dxa"/>
            <w:gridSpan w:val="12"/>
          </w:tcPr>
          <w:p w14:paraId="7B2A3171" w14:textId="1A5BF5F0" w:rsidR="006647D6" w:rsidRPr="0026173B" w:rsidRDefault="006647D6" w:rsidP="00942BCC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Trust</w:t>
            </w:r>
          </w:p>
        </w:tc>
        <w:sdt>
          <w:sdtPr>
            <w:rPr>
              <w:rFonts w:cs="Arial"/>
              <w:sz w:val="16"/>
              <w:szCs w:val="16"/>
            </w:rPr>
            <w:id w:val="-207974337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568" w:type="dxa"/>
              </w:tcPr>
              <w:p w14:paraId="70C0E443" w14:textId="0356209C" w:rsidR="006647D6" w:rsidRPr="0026173B" w:rsidRDefault="006647D6" w:rsidP="00942BC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</w:tr>
      <w:tr w:rsidR="00942BCC" w:rsidRPr="0026173B" w14:paraId="69113220" w14:textId="77777777" w:rsidTr="007B330E">
        <w:trPr>
          <w:trHeight w:hRule="exact" w:val="1142"/>
        </w:trPr>
        <w:tc>
          <w:tcPr>
            <w:tcW w:w="2405" w:type="dxa"/>
            <w:gridSpan w:val="2"/>
            <w:shd w:val="clear" w:color="auto" w:fill="FFFFFF" w:themeFill="background1"/>
          </w:tcPr>
          <w:p w14:paraId="7F7CF4C3" w14:textId="22A8A036" w:rsidR="00942BCC" w:rsidRPr="007B330E" w:rsidRDefault="006647D6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 xml:space="preserve">Principal Place of Business / </w:t>
            </w:r>
            <w:r w:rsidR="00942BCC" w:rsidRPr="007B330E">
              <w:rPr>
                <w:b/>
                <w:color w:val="000000" w:themeColor="text1"/>
                <w:sz w:val="16"/>
                <w:szCs w:val="16"/>
              </w:rPr>
              <w:t>Australian Head Office Address:</w:t>
            </w:r>
          </w:p>
        </w:tc>
        <w:tc>
          <w:tcPr>
            <w:tcW w:w="7938" w:type="dxa"/>
            <w:gridSpan w:val="13"/>
          </w:tcPr>
          <w:sdt>
            <w:sdtPr>
              <w:rPr>
                <w:sz w:val="16"/>
                <w:szCs w:val="16"/>
              </w:rPr>
              <w:id w:val="-838001224"/>
              <w:placeholder>
                <w:docPart w:val="CFCE3C3548A34C2A901A8ABB57A49B60"/>
              </w:placeholder>
              <w:showingPlcHdr/>
            </w:sdtPr>
            <w:sdtEndPr/>
            <w:sdtContent>
              <w:p w14:paraId="6CA09F6E" w14:textId="427B8974" w:rsidR="00942BCC" w:rsidRPr="0026173B" w:rsidRDefault="00942BCC" w:rsidP="00942BCC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42BCC" w:rsidRPr="0026173B" w14:paraId="5AF1FB60" w14:textId="77777777" w:rsidTr="007B330E">
        <w:trPr>
          <w:trHeight w:hRule="exact" w:val="1377"/>
        </w:trPr>
        <w:tc>
          <w:tcPr>
            <w:tcW w:w="2405" w:type="dxa"/>
            <w:gridSpan w:val="2"/>
            <w:shd w:val="clear" w:color="auto" w:fill="FFFFFF" w:themeFill="background1"/>
          </w:tcPr>
          <w:p w14:paraId="53BCD682" w14:textId="0D3372F7" w:rsidR="00942BCC" w:rsidRPr="007B330E" w:rsidRDefault="00942BCC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>Postal Address</w:t>
            </w:r>
          </w:p>
        </w:tc>
        <w:tc>
          <w:tcPr>
            <w:tcW w:w="7938" w:type="dxa"/>
            <w:gridSpan w:val="13"/>
          </w:tcPr>
          <w:sdt>
            <w:sdtPr>
              <w:rPr>
                <w:sz w:val="16"/>
                <w:szCs w:val="16"/>
              </w:rPr>
              <w:id w:val="-61954255"/>
              <w:placeholder>
                <w:docPart w:val="0100F1F518F24504B7B60F41BD15E95C"/>
              </w:placeholder>
              <w:showingPlcHdr/>
            </w:sdtPr>
            <w:sdtEndPr/>
            <w:sdtContent>
              <w:p w14:paraId="3661A489" w14:textId="021C8C73" w:rsidR="00942BCC" w:rsidRPr="0026173B" w:rsidRDefault="00942BCC" w:rsidP="00942BCC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EE4783" w:rsidRPr="0026173B" w14:paraId="00F13BAC" w14:textId="77777777" w:rsidTr="007B330E">
        <w:trPr>
          <w:trHeight w:hRule="exact" w:val="1563"/>
        </w:trPr>
        <w:tc>
          <w:tcPr>
            <w:tcW w:w="2405" w:type="dxa"/>
            <w:gridSpan w:val="2"/>
            <w:shd w:val="clear" w:color="auto" w:fill="FFFFFF" w:themeFill="background1"/>
          </w:tcPr>
          <w:p w14:paraId="2D6A3715" w14:textId="4F3DEDDA" w:rsidR="00EE4783" w:rsidRPr="007B330E" w:rsidRDefault="00EE4783" w:rsidP="00942BCC">
            <w:pPr>
              <w:pStyle w:val="BodyText"/>
              <w:rPr>
                <w:b/>
                <w:color w:val="000000" w:themeColor="text1"/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>If Company is part of a larger international group, give the name and address of international head office</w:t>
            </w:r>
          </w:p>
        </w:tc>
        <w:tc>
          <w:tcPr>
            <w:tcW w:w="7938" w:type="dxa"/>
            <w:gridSpan w:val="13"/>
          </w:tcPr>
          <w:sdt>
            <w:sdtPr>
              <w:rPr>
                <w:sz w:val="16"/>
                <w:szCs w:val="16"/>
              </w:rPr>
              <w:id w:val="-1366515381"/>
              <w:placeholder>
                <w:docPart w:val="C576DF103B6941219E5CD272F12B2572"/>
              </w:placeholder>
              <w:showingPlcHdr/>
            </w:sdtPr>
            <w:sdtEndPr/>
            <w:sdtContent>
              <w:p w14:paraId="6A7E0E23" w14:textId="4317262F" w:rsidR="00EE4783" w:rsidRPr="0026173B" w:rsidRDefault="00EE4783" w:rsidP="00EE4783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144C9060" w14:textId="77777777" w:rsidTr="007B330E">
        <w:trPr>
          <w:trHeight w:hRule="exact" w:val="409"/>
        </w:trPr>
        <w:tc>
          <w:tcPr>
            <w:tcW w:w="2405" w:type="dxa"/>
            <w:gridSpan w:val="2"/>
            <w:vMerge w:val="restart"/>
            <w:shd w:val="clear" w:color="auto" w:fill="FFFFFF" w:themeFill="background1"/>
          </w:tcPr>
          <w:p w14:paraId="10458964" w14:textId="05F2F374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  <w:r w:rsidRPr="007B330E">
              <w:rPr>
                <w:b/>
                <w:color w:val="000000" w:themeColor="text1"/>
                <w:sz w:val="16"/>
                <w:szCs w:val="16"/>
              </w:rPr>
              <w:t>Main contact person details</w:t>
            </w:r>
            <w:r w:rsidRPr="0026173B">
              <w:rPr>
                <w:color w:val="FFFFFF" w:themeColor="background1"/>
                <w:sz w:val="16"/>
                <w:szCs w:val="16"/>
              </w:rPr>
              <w:t>:</w:t>
            </w:r>
          </w:p>
        </w:tc>
        <w:tc>
          <w:tcPr>
            <w:tcW w:w="1134" w:type="dxa"/>
          </w:tcPr>
          <w:p w14:paraId="62510742" w14:textId="1EB79AE7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Name</w:t>
            </w:r>
          </w:p>
        </w:tc>
        <w:tc>
          <w:tcPr>
            <w:tcW w:w="6804" w:type="dxa"/>
            <w:gridSpan w:val="12"/>
          </w:tcPr>
          <w:sdt>
            <w:sdtPr>
              <w:rPr>
                <w:sz w:val="16"/>
                <w:szCs w:val="16"/>
              </w:rPr>
              <w:id w:val="-134408594"/>
              <w:placeholder>
                <w:docPart w:val="CF65AA20CECA47A39AF19E20E1C82BCD"/>
              </w:placeholder>
              <w:showingPlcHdr/>
            </w:sdtPr>
            <w:sdtEndPr/>
            <w:sdtContent>
              <w:p w14:paraId="1285063A" w14:textId="22A2408C" w:rsidR="00A767D3" w:rsidRPr="0026173B" w:rsidRDefault="00A767D3" w:rsidP="00A767D3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1FC15384" w14:textId="77777777" w:rsidTr="007B330E">
        <w:trPr>
          <w:trHeight w:hRule="exact" w:val="425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584B7A48" w14:textId="6E98ED55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7E86275" w14:textId="3033525F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Role title</w:t>
            </w:r>
          </w:p>
        </w:tc>
        <w:tc>
          <w:tcPr>
            <w:tcW w:w="6804" w:type="dxa"/>
            <w:gridSpan w:val="12"/>
          </w:tcPr>
          <w:sdt>
            <w:sdtPr>
              <w:rPr>
                <w:sz w:val="16"/>
                <w:szCs w:val="16"/>
              </w:rPr>
              <w:id w:val="-413317388"/>
              <w:placeholder>
                <w:docPart w:val="43858679007F497AAAD7CE63FE6A97C7"/>
              </w:placeholder>
              <w:showingPlcHdr/>
            </w:sdtPr>
            <w:sdtEndPr/>
            <w:sdtContent>
              <w:p w14:paraId="5770DC53" w14:textId="2B30DB1C" w:rsidR="00A767D3" w:rsidRPr="0026173B" w:rsidRDefault="00A767D3" w:rsidP="00A767D3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24756AE9" w14:textId="77777777" w:rsidTr="007B330E">
        <w:trPr>
          <w:trHeight w:hRule="exact" w:val="431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56ADAFFD" w14:textId="73435BFE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62EF2973" w14:textId="07C52429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Email</w:t>
            </w:r>
          </w:p>
        </w:tc>
        <w:tc>
          <w:tcPr>
            <w:tcW w:w="6804" w:type="dxa"/>
            <w:gridSpan w:val="12"/>
          </w:tcPr>
          <w:sdt>
            <w:sdtPr>
              <w:rPr>
                <w:sz w:val="16"/>
                <w:szCs w:val="16"/>
              </w:rPr>
              <w:id w:val="-621156904"/>
              <w:placeholder>
                <w:docPart w:val="E1730900EA8A463680F37FC0401F5BF8"/>
              </w:placeholder>
              <w:showingPlcHdr/>
            </w:sdtPr>
            <w:sdtEndPr/>
            <w:sdtContent>
              <w:p w14:paraId="44E8724A" w14:textId="791220F2" w:rsidR="00A767D3" w:rsidRPr="0026173B" w:rsidRDefault="00A767D3" w:rsidP="00A767D3">
                <w:pPr>
                  <w:rPr>
                    <w:rFonts w:ascii="Arial Narrow" w:hAnsi="Arial Narrow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42BCC" w:rsidRPr="0026173B" w14:paraId="7CA1358B" w14:textId="77777777" w:rsidTr="007B330E">
        <w:trPr>
          <w:trHeight w:hRule="exact" w:val="423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479320F2" w14:textId="45344432" w:rsidR="00942BCC" w:rsidRPr="0026173B" w:rsidRDefault="00942BCC" w:rsidP="00942BCC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6373502" w14:textId="7DC8B89E" w:rsidR="00942BCC" w:rsidRPr="0026173B" w:rsidRDefault="00942BCC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Phone</w:t>
            </w:r>
          </w:p>
        </w:tc>
        <w:tc>
          <w:tcPr>
            <w:tcW w:w="6804" w:type="dxa"/>
            <w:gridSpan w:val="12"/>
          </w:tcPr>
          <w:sdt>
            <w:sdtPr>
              <w:rPr>
                <w:sz w:val="16"/>
                <w:szCs w:val="16"/>
              </w:rPr>
              <w:id w:val="1239448372"/>
              <w:placeholder>
                <w:docPart w:val="BE65342D68444AC5B8101EBC4604ECB8"/>
              </w:placeholder>
              <w:showingPlcHdr/>
            </w:sdtPr>
            <w:sdtEndPr/>
            <w:sdtContent>
              <w:p w14:paraId="68EACC72" w14:textId="77777777" w:rsidR="00A767D3" w:rsidRPr="0026173B" w:rsidRDefault="00A767D3" w:rsidP="00A767D3">
                <w:pPr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  <w:p w14:paraId="05A74225" w14:textId="35B24A19" w:rsidR="00942BCC" w:rsidRPr="0026173B" w:rsidRDefault="00942BCC" w:rsidP="00942BCC">
            <w:pPr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942BCC" w:rsidRPr="0026173B" w14:paraId="0FE2979E" w14:textId="77777777" w:rsidTr="007B330E">
        <w:trPr>
          <w:trHeight w:hRule="exact" w:val="703"/>
        </w:trPr>
        <w:tc>
          <w:tcPr>
            <w:tcW w:w="2405" w:type="dxa"/>
            <w:gridSpan w:val="2"/>
            <w:vMerge/>
            <w:shd w:val="clear" w:color="auto" w:fill="FFFFFF" w:themeFill="background1"/>
          </w:tcPr>
          <w:p w14:paraId="4F9006DD" w14:textId="1EA7EA64" w:rsidR="00942BCC" w:rsidRPr="0026173B" w:rsidRDefault="00942BCC" w:rsidP="00942BCC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314B6F0" w14:textId="0D69DA99" w:rsidR="00942BCC" w:rsidRPr="0026173B" w:rsidRDefault="00942BCC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Work address</w:t>
            </w:r>
          </w:p>
        </w:tc>
        <w:tc>
          <w:tcPr>
            <w:tcW w:w="6804" w:type="dxa"/>
            <w:gridSpan w:val="12"/>
          </w:tcPr>
          <w:sdt>
            <w:sdtPr>
              <w:rPr>
                <w:sz w:val="16"/>
                <w:szCs w:val="16"/>
              </w:rPr>
              <w:id w:val="-37293230"/>
              <w:placeholder>
                <w:docPart w:val="A1DCE16A1784464F8E73E49650FB358A"/>
              </w:placeholder>
            </w:sdtPr>
            <w:sdtEndPr/>
            <w:sdtContent>
              <w:sdt>
                <w:sdtPr>
                  <w:rPr>
                    <w:sz w:val="16"/>
                    <w:szCs w:val="16"/>
                  </w:rPr>
                  <w:id w:val="-1286737841"/>
                  <w:placeholder>
                    <w:docPart w:val="6DD6E1B8FE6C45E28EF93AB5217EB110"/>
                  </w:placeholder>
                  <w:showingPlcHdr/>
                </w:sdtPr>
                <w:sdtEndPr/>
                <w:sdtContent>
                  <w:p w14:paraId="4876C7FA" w14:textId="54B1A4E8" w:rsidR="00942BCC" w:rsidRPr="008D5F13" w:rsidRDefault="00A767D3" w:rsidP="00942BCC">
                    <w:pPr>
                      <w:rPr>
                        <w:sz w:val="16"/>
                        <w:szCs w:val="16"/>
                      </w:rPr>
                    </w:pPr>
                    <w:r w:rsidRPr="0026173B">
                      <w:rPr>
                        <w:rStyle w:val="PlaceholderText"/>
                        <w:sz w:val="16"/>
                        <w:szCs w:val="16"/>
                      </w:rPr>
                      <w:t>Click or tap here to enter text.</w:t>
                    </w:r>
                  </w:p>
                </w:sdtContent>
              </w:sdt>
            </w:sdtContent>
          </w:sdt>
        </w:tc>
      </w:tr>
      <w:tr w:rsidR="00942BCC" w:rsidRPr="0026173B" w14:paraId="48E93378" w14:textId="77777777" w:rsidTr="008D5F13">
        <w:trPr>
          <w:trHeight w:hRule="exact" w:val="481"/>
        </w:trPr>
        <w:tc>
          <w:tcPr>
            <w:tcW w:w="10343" w:type="dxa"/>
            <w:gridSpan w:val="15"/>
            <w:shd w:val="clear" w:color="auto" w:fill="000000" w:themeFill="text1"/>
          </w:tcPr>
          <w:p w14:paraId="02DF3B0E" w14:textId="7C6602FB" w:rsidR="00942BCC" w:rsidRPr="0026173B" w:rsidRDefault="002F4270" w:rsidP="00942BCC">
            <w:pPr>
              <w:pStyle w:val="Heading1"/>
              <w:outlineLvl w:val="0"/>
              <w:rPr>
                <w:sz w:val="16"/>
                <w:szCs w:val="16"/>
              </w:rPr>
            </w:pPr>
            <w:r w:rsidRPr="0026173B">
              <w:rPr>
                <w:b/>
                <w:color w:val="FFFFFF" w:themeColor="background1"/>
                <w:sz w:val="16"/>
                <w:szCs w:val="16"/>
              </w:rPr>
              <w:lastRenderedPageBreak/>
              <w:t>REGISTRATIONS</w:t>
            </w:r>
            <w:r w:rsidR="008924C4" w:rsidRPr="0026173B">
              <w:rPr>
                <w:b/>
                <w:color w:val="FFFFFF" w:themeColor="background1"/>
                <w:sz w:val="16"/>
                <w:szCs w:val="16"/>
              </w:rPr>
              <w:t xml:space="preserve"> / LICENCES / ACCREDITATIONS</w:t>
            </w:r>
          </w:p>
        </w:tc>
      </w:tr>
      <w:tr w:rsidR="00E326D4" w:rsidRPr="0026173B" w14:paraId="094ADFD0" w14:textId="77777777" w:rsidTr="008D5F13">
        <w:trPr>
          <w:trHeight w:val="310"/>
        </w:trPr>
        <w:tc>
          <w:tcPr>
            <w:tcW w:w="10343" w:type="dxa"/>
            <w:gridSpan w:val="15"/>
            <w:shd w:val="clear" w:color="auto" w:fill="E7E6E6" w:themeFill="background2"/>
          </w:tcPr>
          <w:p w14:paraId="5AE47434" w14:textId="7A0BD273" w:rsidR="00E326D4" w:rsidRPr="0026173B" w:rsidRDefault="00E326D4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Business / Taxation Registration</w:t>
            </w:r>
          </w:p>
        </w:tc>
      </w:tr>
      <w:tr w:rsidR="00A767D3" w:rsidRPr="0026173B" w14:paraId="2804F259" w14:textId="77777777" w:rsidTr="008D5F13">
        <w:trPr>
          <w:trHeight w:val="310"/>
        </w:trPr>
        <w:tc>
          <w:tcPr>
            <w:tcW w:w="4531" w:type="dxa"/>
            <w:gridSpan w:val="4"/>
          </w:tcPr>
          <w:p w14:paraId="23A2B349" w14:textId="4D349885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Australian Business Number (registration for businesses making taxable supply in Australia)</w:t>
            </w:r>
          </w:p>
        </w:tc>
        <w:tc>
          <w:tcPr>
            <w:tcW w:w="5812" w:type="dxa"/>
            <w:gridSpan w:val="11"/>
          </w:tcPr>
          <w:sdt>
            <w:sdtPr>
              <w:rPr>
                <w:sz w:val="16"/>
                <w:szCs w:val="16"/>
              </w:rPr>
              <w:id w:val="874967173"/>
              <w:placeholder>
                <w:docPart w:val="03C385EC2B8E4E3BBE758E633BB70E5C"/>
              </w:placeholder>
              <w:showingPlcHdr/>
            </w:sdtPr>
            <w:sdtEndPr/>
            <w:sdtContent>
              <w:p w14:paraId="5BD225E7" w14:textId="4177AC15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2A4AFFD8" w14:textId="77777777" w:rsidTr="008D5F13">
        <w:trPr>
          <w:trHeight w:val="307"/>
        </w:trPr>
        <w:tc>
          <w:tcPr>
            <w:tcW w:w="4531" w:type="dxa"/>
            <w:gridSpan w:val="4"/>
          </w:tcPr>
          <w:p w14:paraId="4EE6C146" w14:textId="2B73DDF5" w:rsidR="00A767D3" w:rsidRPr="0026173B" w:rsidRDefault="00A767D3" w:rsidP="00A767D3">
            <w:pPr>
              <w:pStyle w:val="BodyText"/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Australian Company Number (for companies incorporated in Australia)</w:t>
            </w:r>
          </w:p>
        </w:tc>
        <w:tc>
          <w:tcPr>
            <w:tcW w:w="5812" w:type="dxa"/>
            <w:gridSpan w:val="11"/>
          </w:tcPr>
          <w:sdt>
            <w:sdtPr>
              <w:rPr>
                <w:sz w:val="16"/>
                <w:szCs w:val="16"/>
              </w:rPr>
              <w:id w:val="1651941894"/>
              <w:placeholder>
                <w:docPart w:val="B3DB5BE7E166453B8861BA1ED2244E01"/>
              </w:placeholder>
              <w:showingPlcHdr/>
            </w:sdtPr>
            <w:sdtEndPr/>
            <w:sdtContent>
              <w:p w14:paraId="703487CF" w14:textId="13E03586" w:rsidR="00A767D3" w:rsidRPr="0026173B" w:rsidRDefault="00A767D3" w:rsidP="00A767D3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04AABAFF" w14:textId="77777777" w:rsidTr="008D5F13">
        <w:trPr>
          <w:trHeight w:val="307"/>
        </w:trPr>
        <w:tc>
          <w:tcPr>
            <w:tcW w:w="4531" w:type="dxa"/>
            <w:gridSpan w:val="4"/>
          </w:tcPr>
          <w:p w14:paraId="145C9484" w14:textId="18AEAC82" w:rsidR="00A767D3" w:rsidRPr="0026173B" w:rsidRDefault="00A767D3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Registered Business Name (for trading name in Australia)</w:t>
            </w:r>
          </w:p>
        </w:tc>
        <w:tc>
          <w:tcPr>
            <w:tcW w:w="5812" w:type="dxa"/>
            <w:gridSpan w:val="11"/>
          </w:tcPr>
          <w:sdt>
            <w:sdtPr>
              <w:rPr>
                <w:sz w:val="16"/>
                <w:szCs w:val="16"/>
              </w:rPr>
              <w:id w:val="-1750805642"/>
              <w:placeholder>
                <w:docPart w:val="13C296F7E1014FC8A73B4C5204B6A5E5"/>
              </w:placeholder>
              <w:showingPlcHdr/>
            </w:sdtPr>
            <w:sdtEndPr/>
            <w:sdtContent>
              <w:p w14:paraId="1A45D936" w14:textId="5DB5291E" w:rsidR="00A767D3" w:rsidRPr="0026173B" w:rsidRDefault="00A767D3" w:rsidP="00A767D3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E326D4" w:rsidRPr="0026173B" w14:paraId="1F524DB2" w14:textId="77777777" w:rsidTr="008D5F13">
        <w:trPr>
          <w:trHeight w:val="307"/>
        </w:trPr>
        <w:tc>
          <w:tcPr>
            <w:tcW w:w="10343" w:type="dxa"/>
            <w:gridSpan w:val="15"/>
            <w:shd w:val="clear" w:color="auto" w:fill="E7E6E6" w:themeFill="background2"/>
          </w:tcPr>
          <w:p w14:paraId="48772EFC" w14:textId="3DF81504" w:rsidR="00E326D4" w:rsidRPr="0026173B" w:rsidRDefault="00E326D4" w:rsidP="00E326D4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Pharmaceutical / Medicines Registration</w:t>
            </w:r>
          </w:p>
        </w:tc>
      </w:tr>
      <w:tr w:rsidR="00FC0BBA" w:rsidRPr="0026173B" w14:paraId="06A47678" w14:textId="77777777" w:rsidTr="008D5F13">
        <w:trPr>
          <w:trHeight w:val="471"/>
        </w:trPr>
        <w:tc>
          <w:tcPr>
            <w:tcW w:w="4531" w:type="dxa"/>
            <w:gridSpan w:val="4"/>
            <w:vMerge w:val="restart"/>
          </w:tcPr>
          <w:p w14:paraId="6874998C" w14:textId="76F96161" w:rsidR="00FC0BBA" w:rsidRPr="0026173B" w:rsidRDefault="00FC0BBA" w:rsidP="00A767D3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Drugs and Poisons Licence issued by relevant State Department of Health (Licence to manufacture / supply by manufacture or wholesale scheduled medicine / poison / drug)</w:t>
            </w:r>
          </w:p>
        </w:tc>
        <w:tc>
          <w:tcPr>
            <w:tcW w:w="1937" w:type="dxa"/>
            <w:gridSpan w:val="4"/>
            <w:shd w:val="clear" w:color="auto" w:fill="E7E6E6" w:themeFill="background2"/>
          </w:tcPr>
          <w:p w14:paraId="2D53FA69" w14:textId="25576BE1" w:rsidR="00FC0BBA" w:rsidRPr="00FC0BBA" w:rsidRDefault="00FC0BBA" w:rsidP="00A767D3">
            <w:pP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Licence or certification number</w:t>
            </w:r>
          </w:p>
        </w:tc>
        <w:tc>
          <w:tcPr>
            <w:tcW w:w="1937" w:type="dxa"/>
            <w:gridSpan w:val="5"/>
            <w:shd w:val="clear" w:color="auto" w:fill="E7E6E6" w:themeFill="background2"/>
          </w:tcPr>
          <w:p w14:paraId="09BA607F" w14:textId="724E3E60" w:rsidR="00FC0BBA" w:rsidRPr="00FC0BBA" w:rsidRDefault="00FC0BBA" w:rsidP="00A767D3">
            <w:pP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Scope of Licence or certification</w:t>
            </w:r>
          </w:p>
        </w:tc>
        <w:tc>
          <w:tcPr>
            <w:tcW w:w="1938" w:type="dxa"/>
            <w:gridSpan w:val="2"/>
            <w:shd w:val="clear" w:color="auto" w:fill="E7E6E6" w:themeFill="background2"/>
          </w:tcPr>
          <w:p w14:paraId="24D47BF7" w14:textId="22149A0D" w:rsidR="00FC0BBA" w:rsidRPr="00FC0BBA" w:rsidRDefault="00FC0BBA" w:rsidP="00A767D3">
            <w:pP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Date of last inspection</w:t>
            </w:r>
          </w:p>
        </w:tc>
      </w:tr>
      <w:tr w:rsidR="00FC0BBA" w:rsidRPr="0026173B" w14:paraId="29F2CDE5" w14:textId="77777777" w:rsidTr="008D5F13">
        <w:trPr>
          <w:trHeight w:val="487"/>
        </w:trPr>
        <w:tc>
          <w:tcPr>
            <w:tcW w:w="4531" w:type="dxa"/>
            <w:gridSpan w:val="4"/>
            <w:vMerge/>
          </w:tcPr>
          <w:p w14:paraId="1D867FFA" w14:textId="77777777" w:rsidR="00FC0BBA" w:rsidRPr="0026173B" w:rsidRDefault="00FC0BBA" w:rsidP="00FC0BBA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-277416702"/>
              <w:placeholder>
                <w:docPart w:val="F99DDFB4BE974636AD70006C25C42C8B"/>
              </w:placeholder>
              <w:showingPlcHdr/>
            </w:sdtPr>
            <w:sdtEndPr/>
            <w:sdtContent>
              <w:p w14:paraId="5BB0A0B1" w14:textId="0FA855B3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3001F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1504248165"/>
              <w:placeholder>
                <w:docPart w:val="CA69C7595A954D09AE502D545AB39B85"/>
              </w:placeholder>
              <w:showingPlcHdr/>
            </w:sdtPr>
            <w:sdtEndPr/>
            <w:sdtContent>
              <w:p w14:paraId="221180D1" w14:textId="6003FC8C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3001F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-1179737840"/>
              <w:placeholder>
                <w:docPart w:val="1581896F2E7E4AB2BBC5DB6B4E672A3E"/>
              </w:placeholder>
              <w:showingPlcHdr/>
            </w:sdtPr>
            <w:sdtEndPr/>
            <w:sdtContent>
              <w:p w14:paraId="4BE84D85" w14:textId="27D3078C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3001F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FC0BBA" w:rsidRPr="0026173B" w14:paraId="7006653C" w14:textId="77777777" w:rsidTr="008D5F13">
        <w:trPr>
          <w:trHeight w:val="517"/>
        </w:trPr>
        <w:tc>
          <w:tcPr>
            <w:tcW w:w="4531" w:type="dxa"/>
            <w:gridSpan w:val="4"/>
            <w:vMerge w:val="restart"/>
          </w:tcPr>
          <w:p w14:paraId="68854A55" w14:textId="32D7C101" w:rsidR="00FC0BBA" w:rsidRPr="0026173B" w:rsidRDefault="00FC0BBA" w:rsidP="00FC0BBA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 xml:space="preserve">Manufacturing Licence / GMP Certification (if required under Therapeutic Goods Act 1989) </w:t>
            </w:r>
          </w:p>
        </w:tc>
        <w:tc>
          <w:tcPr>
            <w:tcW w:w="1937" w:type="dxa"/>
            <w:gridSpan w:val="4"/>
            <w:shd w:val="clear" w:color="auto" w:fill="E7E6E6" w:themeFill="background2"/>
          </w:tcPr>
          <w:p w14:paraId="45AB4073" w14:textId="27D765F5" w:rsidR="00FC0BBA" w:rsidRPr="00FC0BBA" w:rsidRDefault="00FC0BBA" w:rsidP="00FC0BBA">
            <w:pP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Licence or certification number</w:t>
            </w:r>
          </w:p>
        </w:tc>
        <w:tc>
          <w:tcPr>
            <w:tcW w:w="1937" w:type="dxa"/>
            <w:gridSpan w:val="5"/>
            <w:shd w:val="clear" w:color="auto" w:fill="E7E6E6" w:themeFill="background2"/>
          </w:tcPr>
          <w:p w14:paraId="55D45C0F" w14:textId="0D6F25C9" w:rsidR="00FC0BBA" w:rsidRPr="00FC0BBA" w:rsidRDefault="00FC0BBA" w:rsidP="00FC0BBA">
            <w:pP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Scope of Licence or certification</w:t>
            </w:r>
          </w:p>
        </w:tc>
        <w:tc>
          <w:tcPr>
            <w:tcW w:w="1938" w:type="dxa"/>
            <w:gridSpan w:val="2"/>
            <w:shd w:val="clear" w:color="auto" w:fill="E7E6E6" w:themeFill="background2"/>
          </w:tcPr>
          <w:p w14:paraId="5C818634" w14:textId="7C095912" w:rsidR="00FC0BBA" w:rsidRPr="00FC0BBA" w:rsidRDefault="00FC0BBA" w:rsidP="00FC0BBA">
            <w:pPr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Date of last inspection</w:t>
            </w:r>
          </w:p>
        </w:tc>
      </w:tr>
      <w:tr w:rsidR="00FC0BBA" w:rsidRPr="0026173B" w14:paraId="7F13F3AE" w14:textId="77777777" w:rsidTr="008D5F13">
        <w:trPr>
          <w:trHeight w:val="307"/>
        </w:trPr>
        <w:tc>
          <w:tcPr>
            <w:tcW w:w="4531" w:type="dxa"/>
            <w:gridSpan w:val="4"/>
            <w:vMerge/>
          </w:tcPr>
          <w:p w14:paraId="7E381262" w14:textId="77777777" w:rsidR="00FC0BBA" w:rsidRPr="0026173B" w:rsidRDefault="00FC0BBA" w:rsidP="00FC0BBA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1653027951"/>
              <w:placeholder>
                <w:docPart w:val="9C44F132B9BA45C6B2CD0BC662CAA3BE"/>
              </w:placeholder>
              <w:showingPlcHdr/>
            </w:sdtPr>
            <w:sdtEndPr/>
            <w:sdtContent>
              <w:p w14:paraId="66ECFE75" w14:textId="1F369B79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A5879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-1663929622"/>
              <w:placeholder>
                <w:docPart w:val="C17E1343F42243B891DC850C8DE14A0E"/>
              </w:placeholder>
              <w:showingPlcHdr/>
            </w:sdtPr>
            <w:sdtEndPr/>
            <w:sdtContent>
              <w:p w14:paraId="2CEAC591" w14:textId="6CC76DBF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A5879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-627399165"/>
              <w:placeholder>
                <w:docPart w:val="7C3671EB24724C14BAC0CB6BE68775B3"/>
              </w:placeholder>
              <w:showingPlcHdr/>
            </w:sdtPr>
            <w:sdtEndPr/>
            <w:sdtContent>
              <w:p w14:paraId="48264438" w14:textId="08A457A8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A5879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E326D4" w:rsidRPr="0026173B" w14:paraId="0CEAE03A" w14:textId="77777777" w:rsidTr="008D5F13">
        <w:trPr>
          <w:trHeight w:val="307"/>
        </w:trPr>
        <w:tc>
          <w:tcPr>
            <w:tcW w:w="10343" w:type="dxa"/>
            <w:gridSpan w:val="15"/>
            <w:shd w:val="clear" w:color="auto" w:fill="E7E6E6" w:themeFill="background2"/>
          </w:tcPr>
          <w:p w14:paraId="78A92B31" w14:textId="40B654D0" w:rsidR="00E326D4" w:rsidRPr="0026173B" w:rsidRDefault="00E326D4" w:rsidP="00E326D4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Manufacturing /Quality Management accreditations</w:t>
            </w:r>
          </w:p>
        </w:tc>
      </w:tr>
      <w:tr w:rsidR="00113835" w:rsidRPr="0026173B" w14:paraId="398278DB" w14:textId="77777777" w:rsidTr="008D5F13">
        <w:trPr>
          <w:trHeight w:val="555"/>
        </w:trPr>
        <w:tc>
          <w:tcPr>
            <w:tcW w:w="4531" w:type="dxa"/>
            <w:gridSpan w:val="4"/>
            <w:vMerge w:val="restart"/>
          </w:tcPr>
          <w:p w14:paraId="6DBC26DD" w14:textId="22AD751C" w:rsidR="00113835" w:rsidRPr="0026173B" w:rsidRDefault="00113835" w:rsidP="00113835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Please provide o</w:t>
            </w:r>
            <w:r w:rsidRPr="0026173B">
              <w:rPr>
                <w:sz w:val="16"/>
                <w:szCs w:val="16"/>
              </w:rPr>
              <w:t xml:space="preserve">ther licences / registrations / accreditation / certifications for example: </w:t>
            </w:r>
          </w:p>
          <w:p w14:paraId="4A7CA3DB" w14:textId="77777777" w:rsidR="00113835" w:rsidRPr="0026173B" w:rsidRDefault="00113835" w:rsidP="00113835">
            <w:pPr>
              <w:pStyle w:val="BodyText"/>
              <w:numPr>
                <w:ilvl w:val="0"/>
                <w:numId w:val="13"/>
              </w:numPr>
              <w:spacing w:before="60" w:after="0"/>
              <w:ind w:left="306" w:hanging="306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 xml:space="preserve">Controlled Substance Licence; </w:t>
            </w:r>
          </w:p>
          <w:p w14:paraId="78B65C64" w14:textId="77777777" w:rsidR="00113835" w:rsidRPr="0026173B" w:rsidRDefault="00113835" w:rsidP="00113835">
            <w:pPr>
              <w:pStyle w:val="BodyText"/>
              <w:numPr>
                <w:ilvl w:val="0"/>
                <w:numId w:val="13"/>
              </w:numPr>
              <w:spacing w:before="60" w:after="0"/>
              <w:ind w:left="306" w:hanging="306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National Industrial Chemicals Notification and Assessment Scheme (NICNAS) registration;</w:t>
            </w:r>
          </w:p>
          <w:p w14:paraId="3D78F7B2" w14:textId="77777777" w:rsidR="00113835" w:rsidRPr="0026173B" w:rsidRDefault="00113835" w:rsidP="00113835">
            <w:pPr>
              <w:pStyle w:val="BodyText"/>
              <w:numPr>
                <w:ilvl w:val="0"/>
                <w:numId w:val="13"/>
              </w:numPr>
              <w:spacing w:before="60" w:after="0"/>
              <w:ind w:left="306" w:hanging="306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Food Processing Licences (issued by State / Local Government) / compliance with Food Standards Code</w:t>
            </w:r>
          </w:p>
          <w:p w14:paraId="1E774035" w14:textId="59DE68D3" w:rsidR="00113835" w:rsidRPr="0026173B" w:rsidRDefault="00113835" w:rsidP="00113835">
            <w:pPr>
              <w:pStyle w:val="BodyText"/>
              <w:numPr>
                <w:ilvl w:val="0"/>
                <w:numId w:val="13"/>
              </w:numPr>
              <w:spacing w:before="60"/>
              <w:ind w:left="306" w:hanging="306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Australian Certified Organic / COSMOS</w:t>
            </w:r>
          </w:p>
        </w:tc>
        <w:tc>
          <w:tcPr>
            <w:tcW w:w="1937" w:type="dxa"/>
            <w:gridSpan w:val="4"/>
            <w:shd w:val="clear" w:color="auto" w:fill="E7E6E6" w:themeFill="background2"/>
          </w:tcPr>
          <w:p w14:paraId="02BE6296" w14:textId="67CE8DCF" w:rsidR="00113835" w:rsidRPr="0026173B" w:rsidRDefault="00113835" w:rsidP="00113835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Licence or certification number</w:t>
            </w:r>
          </w:p>
        </w:tc>
        <w:tc>
          <w:tcPr>
            <w:tcW w:w="1937" w:type="dxa"/>
            <w:gridSpan w:val="5"/>
            <w:shd w:val="clear" w:color="auto" w:fill="E7E6E6" w:themeFill="background2"/>
          </w:tcPr>
          <w:p w14:paraId="5CD8B54F" w14:textId="7A2333D5" w:rsidR="00113835" w:rsidRPr="0026173B" w:rsidRDefault="00113835" w:rsidP="00113835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Scope of Licence or certification</w:t>
            </w:r>
          </w:p>
        </w:tc>
        <w:tc>
          <w:tcPr>
            <w:tcW w:w="1938" w:type="dxa"/>
            <w:gridSpan w:val="2"/>
            <w:shd w:val="clear" w:color="auto" w:fill="E7E6E6" w:themeFill="background2"/>
          </w:tcPr>
          <w:p w14:paraId="5FE6EF98" w14:textId="33887953" w:rsidR="00113835" w:rsidRPr="0026173B" w:rsidRDefault="00113835" w:rsidP="00113835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FC0BBA">
              <w:rPr>
                <w:rFonts w:ascii="Arial Narrow" w:hAnsi="Arial Narrow"/>
                <w:b/>
                <w:color w:val="000000" w:themeColor="text1"/>
                <w:sz w:val="16"/>
                <w:szCs w:val="16"/>
              </w:rPr>
              <w:t>Date of last inspection</w:t>
            </w:r>
          </w:p>
        </w:tc>
      </w:tr>
      <w:tr w:rsidR="00113835" w:rsidRPr="0026173B" w14:paraId="1C8A6923" w14:textId="77777777" w:rsidTr="008D5F13">
        <w:trPr>
          <w:trHeight w:val="279"/>
        </w:trPr>
        <w:tc>
          <w:tcPr>
            <w:tcW w:w="4531" w:type="dxa"/>
            <w:gridSpan w:val="4"/>
            <w:vMerge/>
          </w:tcPr>
          <w:p w14:paraId="0451CF2F" w14:textId="77777777" w:rsidR="00113835" w:rsidRDefault="00113835" w:rsidP="0011383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440501309"/>
              <w:placeholder>
                <w:docPart w:val="ABCFDD36EDF54677AA1B35A6661960B1"/>
              </w:placeholder>
              <w:showingPlcHdr/>
            </w:sdtPr>
            <w:sdtEndPr/>
            <w:sdtContent>
              <w:p w14:paraId="31C63485" w14:textId="79229269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1311135061"/>
              <w:placeholder>
                <w:docPart w:val="A2872D8896F4436BAD7F30422D5D8FBA"/>
              </w:placeholder>
              <w:showingPlcHdr/>
            </w:sdtPr>
            <w:sdtEndPr/>
            <w:sdtContent>
              <w:p w14:paraId="1BD9A4BD" w14:textId="793BA7B8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-1598707095"/>
              <w:placeholder>
                <w:docPart w:val="B2860AD625B749D588A5D26642C82EBA"/>
              </w:placeholder>
              <w:showingPlcHdr/>
            </w:sdtPr>
            <w:sdtEndPr/>
            <w:sdtContent>
              <w:p w14:paraId="5185FEBD" w14:textId="67C73A62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113835" w:rsidRPr="0026173B" w14:paraId="3B08CEC5" w14:textId="77777777" w:rsidTr="008D5F13">
        <w:trPr>
          <w:trHeight w:val="279"/>
        </w:trPr>
        <w:tc>
          <w:tcPr>
            <w:tcW w:w="4531" w:type="dxa"/>
            <w:gridSpan w:val="4"/>
            <w:vMerge/>
          </w:tcPr>
          <w:p w14:paraId="7BA692F0" w14:textId="77777777" w:rsidR="00113835" w:rsidRDefault="00113835" w:rsidP="0011383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-1822576564"/>
              <w:placeholder>
                <w:docPart w:val="5DF7C1DF7C3341EDB3264BB7ADC910BE"/>
              </w:placeholder>
              <w:showingPlcHdr/>
            </w:sdtPr>
            <w:sdtEndPr/>
            <w:sdtContent>
              <w:p w14:paraId="69B4C63D" w14:textId="5F3FBA07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1329636762"/>
              <w:placeholder>
                <w:docPart w:val="5203E94EAF1541578CB4D285E3E65103"/>
              </w:placeholder>
              <w:showingPlcHdr/>
            </w:sdtPr>
            <w:sdtEndPr/>
            <w:sdtContent>
              <w:p w14:paraId="5725FDD5" w14:textId="332C97D9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1950586274"/>
              <w:placeholder>
                <w:docPart w:val="8CB9AD90D75D40DD8C698DA96B9270A8"/>
              </w:placeholder>
              <w:showingPlcHdr/>
            </w:sdtPr>
            <w:sdtEndPr/>
            <w:sdtContent>
              <w:p w14:paraId="405FECB6" w14:textId="5FEA5F0D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113835" w:rsidRPr="0026173B" w14:paraId="6BA8CBB2" w14:textId="77777777" w:rsidTr="008D5F13">
        <w:trPr>
          <w:trHeight w:val="279"/>
        </w:trPr>
        <w:tc>
          <w:tcPr>
            <w:tcW w:w="4531" w:type="dxa"/>
            <w:gridSpan w:val="4"/>
            <w:vMerge/>
          </w:tcPr>
          <w:p w14:paraId="5BF12E70" w14:textId="77777777" w:rsidR="00113835" w:rsidRDefault="00113835" w:rsidP="0011383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2042245086"/>
              <w:placeholder>
                <w:docPart w:val="E8993350C1654C48AF7DD8283684F3E5"/>
              </w:placeholder>
              <w:showingPlcHdr/>
            </w:sdtPr>
            <w:sdtEndPr/>
            <w:sdtContent>
              <w:p w14:paraId="063AD128" w14:textId="4EE589CF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243847377"/>
              <w:placeholder>
                <w:docPart w:val="6D4F7A28FAA34CAA9C6EAE51477298E2"/>
              </w:placeholder>
              <w:showingPlcHdr/>
            </w:sdtPr>
            <w:sdtEndPr/>
            <w:sdtContent>
              <w:p w14:paraId="1976AE12" w14:textId="2B73C009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429869171"/>
              <w:placeholder>
                <w:docPart w:val="CF0ACECF99F04B5D84F227A118C59216"/>
              </w:placeholder>
              <w:showingPlcHdr/>
            </w:sdtPr>
            <w:sdtEndPr/>
            <w:sdtContent>
              <w:p w14:paraId="4E8F547B" w14:textId="620F7089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113835" w:rsidRPr="0026173B" w14:paraId="066F57DD" w14:textId="77777777" w:rsidTr="008D5F13">
        <w:trPr>
          <w:trHeight w:val="279"/>
        </w:trPr>
        <w:tc>
          <w:tcPr>
            <w:tcW w:w="4531" w:type="dxa"/>
            <w:gridSpan w:val="4"/>
            <w:vMerge/>
          </w:tcPr>
          <w:p w14:paraId="459B63C6" w14:textId="77777777" w:rsidR="00113835" w:rsidRDefault="00113835" w:rsidP="0011383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925686111"/>
              <w:placeholder>
                <w:docPart w:val="319C5FC416E544A6A622C3B188CE5B11"/>
              </w:placeholder>
              <w:showingPlcHdr/>
            </w:sdtPr>
            <w:sdtEndPr/>
            <w:sdtContent>
              <w:p w14:paraId="61B8B1AD" w14:textId="39C88974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1489902884"/>
              <w:placeholder>
                <w:docPart w:val="D0CB1DB7478F4569A9C6EC4DF6C842B9"/>
              </w:placeholder>
              <w:showingPlcHdr/>
            </w:sdtPr>
            <w:sdtEndPr/>
            <w:sdtContent>
              <w:p w14:paraId="05852C6B" w14:textId="1B4D9BEF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2032060798"/>
              <w:placeholder>
                <w:docPart w:val="BF77F17CD963423C98AA1E517E8C07E3"/>
              </w:placeholder>
              <w:showingPlcHdr/>
            </w:sdtPr>
            <w:sdtEndPr/>
            <w:sdtContent>
              <w:p w14:paraId="754F835C" w14:textId="26FD856A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113835" w:rsidRPr="0026173B" w14:paraId="78634AEE" w14:textId="77777777" w:rsidTr="008D5F13">
        <w:trPr>
          <w:trHeight w:val="279"/>
        </w:trPr>
        <w:tc>
          <w:tcPr>
            <w:tcW w:w="4531" w:type="dxa"/>
            <w:gridSpan w:val="4"/>
            <w:vMerge/>
          </w:tcPr>
          <w:p w14:paraId="788A5B13" w14:textId="77777777" w:rsidR="00113835" w:rsidRDefault="00113835" w:rsidP="00113835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1937" w:type="dxa"/>
            <w:gridSpan w:val="4"/>
          </w:tcPr>
          <w:sdt>
            <w:sdtPr>
              <w:rPr>
                <w:sz w:val="16"/>
                <w:szCs w:val="16"/>
              </w:rPr>
              <w:id w:val="1239758609"/>
              <w:placeholder>
                <w:docPart w:val="75289569B4FA46D083E1B85141A790D0"/>
              </w:placeholder>
              <w:showingPlcHdr/>
            </w:sdtPr>
            <w:sdtEndPr/>
            <w:sdtContent>
              <w:p w14:paraId="1B6FF446" w14:textId="72042AAF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7" w:type="dxa"/>
            <w:gridSpan w:val="5"/>
          </w:tcPr>
          <w:sdt>
            <w:sdtPr>
              <w:rPr>
                <w:sz w:val="16"/>
                <w:szCs w:val="16"/>
              </w:rPr>
              <w:id w:val="1245533685"/>
              <w:placeholder>
                <w:docPart w:val="C57D5EEE71D3479EB1A34863955454FA"/>
              </w:placeholder>
              <w:showingPlcHdr/>
            </w:sdtPr>
            <w:sdtEndPr/>
            <w:sdtContent>
              <w:p w14:paraId="30FAE205" w14:textId="00824B46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1938" w:type="dxa"/>
            <w:gridSpan w:val="2"/>
          </w:tcPr>
          <w:sdt>
            <w:sdtPr>
              <w:rPr>
                <w:sz w:val="16"/>
                <w:szCs w:val="16"/>
              </w:rPr>
              <w:id w:val="66002759"/>
              <w:placeholder>
                <w:docPart w:val="81ACEDBBF8E54F53BD0DFD06581CB26D"/>
              </w:placeholder>
              <w:showingPlcHdr/>
            </w:sdtPr>
            <w:sdtEndPr/>
            <w:sdtContent>
              <w:p w14:paraId="6ED4E508" w14:textId="1FDC3B79" w:rsidR="00113835" w:rsidRPr="0026173B" w:rsidRDefault="00113835" w:rsidP="00113835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8F4036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B57B8B" w:rsidRPr="0026173B" w14:paraId="0C4B309F" w14:textId="77777777" w:rsidTr="008D5F13">
        <w:trPr>
          <w:trHeight w:val="186"/>
        </w:trPr>
        <w:tc>
          <w:tcPr>
            <w:tcW w:w="4531" w:type="dxa"/>
            <w:gridSpan w:val="4"/>
            <w:vMerge w:val="restart"/>
          </w:tcPr>
          <w:p w14:paraId="668A8935" w14:textId="2D47AF55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 xml:space="preserve">Quality / Management System Accreditations, please indicate to what quality standard your company / operations </w:t>
            </w:r>
            <w:proofErr w:type="gramStart"/>
            <w:r w:rsidRPr="0026173B">
              <w:rPr>
                <w:sz w:val="16"/>
                <w:szCs w:val="16"/>
              </w:rPr>
              <w:t>is</w:t>
            </w:r>
            <w:proofErr w:type="gramEnd"/>
            <w:r w:rsidRPr="0026173B">
              <w:rPr>
                <w:sz w:val="16"/>
                <w:szCs w:val="16"/>
              </w:rPr>
              <w:t xml:space="preserve"> certified</w:t>
            </w:r>
            <w:r w:rsidR="008D5F13">
              <w:rPr>
                <w:sz w:val="16"/>
                <w:szCs w:val="16"/>
              </w:rPr>
              <w:t xml:space="preserve">.  You may be asked to </w:t>
            </w:r>
            <w:r w:rsidRPr="0026173B">
              <w:rPr>
                <w:sz w:val="16"/>
                <w:szCs w:val="16"/>
              </w:rPr>
              <w:t>provide evidence of certification if requested by Sigma:</w:t>
            </w:r>
          </w:p>
        </w:tc>
        <w:sdt>
          <w:sdtPr>
            <w:rPr>
              <w:sz w:val="16"/>
              <w:szCs w:val="16"/>
            </w:rPr>
            <w:id w:val="-1290430112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2DADA180" w14:textId="01A5B5EE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6BBEA84B" w14:textId="742B1672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9001 Quality Management</w:t>
            </w:r>
          </w:p>
        </w:tc>
      </w:tr>
      <w:tr w:rsidR="00B57B8B" w:rsidRPr="0026173B" w14:paraId="4262FE37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5E332EAB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70277787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305B98F7" w14:textId="6A9CAA0E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6C9244B6" w14:textId="4D70F372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45001 &amp; AS/NZ 4801Occupational Health and Safety</w:t>
            </w:r>
          </w:p>
        </w:tc>
      </w:tr>
      <w:tr w:rsidR="00B57B8B" w:rsidRPr="0026173B" w14:paraId="3908E3A3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6ABF66CF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77868092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325FB1A5" w14:textId="291DF106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4BD80371" w14:textId="4138501A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/ IEC 27001 Information Security</w:t>
            </w:r>
          </w:p>
        </w:tc>
      </w:tr>
      <w:tr w:rsidR="00B57B8B" w:rsidRPr="0026173B" w14:paraId="40176531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2511B909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1066874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0F27F701" w14:textId="7C0DA321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33F4596C" w14:textId="2885CB7B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13485 Medical Devices</w:t>
            </w:r>
          </w:p>
        </w:tc>
      </w:tr>
      <w:tr w:rsidR="00B57B8B" w:rsidRPr="0026173B" w14:paraId="713F5E15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1E849743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69685638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5FABA254" w14:textId="1F122771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567F6B2C" w14:textId="6B9AA72E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BSI HACCP &amp; GMP and/or ISO / FSSC 22000 – Food Safety Management System</w:t>
            </w:r>
          </w:p>
        </w:tc>
      </w:tr>
      <w:tr w:rsidR="00B57B8B" w:rsidRPr="0026173B" w14:paraId="7F1BAD3B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5C91E449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75494232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32D8CFBC" w14:textId="2FB26E59" w:rsidR="00B57B8B" w:rsidRPr="0026173B" w:rsidRDefault="008D5F13" w:rsidP="00B57B8B">
                <w:pPr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63EFBC67" w14:textId="18C43314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14001 Environmental Management</w:t>
            </w:r>
          </w:p>
        </w:tc>
      </w:tr>
      <w:tr w:rsidR="00B57B8B" w:rsidRPr="0026173B" w14:paraId="7B99F31E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66FC918A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18280954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026843AA" w14:textId="7821E1B7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74F87B2A" w14:textId="51E65FEA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ISO 31000 – Risk Management</w:t>
            </w:r>
          </w:p>
        </w:tc>
      </w:tr>
      <w:tr w:rsidR="00B57B8B" w:rsidRPr="0026173B" w14:paraId="5DD368F8" w14:textId="77777777" w:rsidTr="008D5F13">
        <w:trPr>
          <w:trHeight w:val="186"/>
        </w:trPr>
        <w:tc>
          <w:tcPr>
            <w:tcW w:w="4531" w:type="dxa"/>
            <w:gridSpan w:val="4"/>
            <w:vMerge/>
          </w:tcPr>
          <w:p w14:paraId="0B8D7B34" w14:textId="77777777" w:rsidR="00B57B8B" w:rsidRPr="0026173B" w:rsidRDefault="00B57B8B" w:rsidP="00B57B8B">
            <w:pPr>
              <w:pStyle w:val="BodyText"/>
              <w:rPr>
                <w:sz w:val="16"/>
                <w:szCs w:val="16"/>
              </w:rPr>
            </w:pPr>
          </w:p>
        </w:tc>
        <w:sdt>
          <w:sdtPr>
            <w:rPr>
              <w:sz w:val="16"/>
              <w:szCs w:val="16"/>
            </w:rPr>
            <w:id w:val="-191723394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14:paraId="4DBC26FF" w14:textId="171412C9" w:rsidR="00B57B8B" w:rsidRPr="0026173B" w:rsidRDefault="00B57B8B" w:rsidP="00B57B8B">
                <w:pPr>
                  <w:rPr>
                    <w:sz w:val="16"/>
                    <w:szCs w:val="16"/>
                  </w:rPr>
                </w:pPr>
                <w:r w:rsidRPr="0026173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5386" w:type="dxa"/>
            <w:gridSpan w:val="10"/>
          </w:tcPr>
          <w:p w14:paraId="4630EBD0" w14:textId="018390BD" w:rsidR="00B57B8B" w:rsidRPr="0026173B" w:rsidRDefault="00B57B8B" w:rsidP="00B57B8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 xml:space="preserve">Other – please specify, for example Woolworths Supplier Excellence (WSE); </w:t>
            </w:r>
          </w:p>
        </w:tc>
      </w:tr>
      <w:tr w:rsidR="00942BCC" w:rsidRPr="0026173B" w14:paraId="3098AFC3" w14:textId="77777777" w:rsidTr="008D5F13">
        <w:trPr>
          <w:trHeight w:hRule="exact" w:val="478"/>
        </w:trPr>
        <w:tc>
          <w:tcPr>
            <w:tcW w:w="10343" w:type="dxa"/>
            <w:gridSpan w:val="15"/>
            <w:shd w:val="clear" w:color="auto" w:fill="000000" w:themeFill="text1"/>
          </w:tcPr>
          <w:p w14:paraId="6E6194DC" w14:textId="69E96389" w:rsidR="00942BCC" w:rsidRPr="0026173B" w:rsidRDefault="00A767D3" w:rsidP="00942BCC">
            <w:pPr>
              <w:pStyle w:val="Heading1"/>
              <w:outlineLvl w:val="0"/>
              <w:rPr>
                <w:sz w:val="16"/>
                <w:szCs w:val="16"/>
              </w:rPr>
            </w:pPr>
            <w:r w:rsidRPr="0026173B">
              <w:rPr>
                <w:b/>
                <w:color w:val="FFFFFF" w:themeColor="background1"/>
                <w:sz w:val="16"/>
                <w:szCs w:val="16"/>
              </w:rPr>
              <w:t>KEY MANAGEMENT</w:t>
            </w:r>
          </w:p>
        </w:tc>
      </w:tr>
      <w:tr w:rsidR="00942BCC" w:rsidRPr="0026173B" w14:paraId="292761C8" w14:textId="77777777" w:rsidTr="008D5F13">
        <w:trPr>
          <w:trHeight w:hRule="exact" w:val="578"/>
        </w:trPr>
        <w:tc>
          <w:tcPr>
            <w:tcW w:w="10343" w:type="dxa"/>
            <w:gridSpan w:val="15"/>
            <w:shd w:val="clear" w:color="auto" w:fill="E7E6E6" w:themeFill="background2"/>
          </w:tcPr>
          <w:p w14:paraId="6C9B9EC8" w14:textId="4FD0C1F9" w:rsidR="00942BCC" w:rsidRPr="0026173B" w:rsidRDefault="00A767D3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Please provide names and titles of key management personnel or copy of organisation chart showing top level management</w:t>
            </w:r>
            <w:r w:rsidR="00E326D4" w:rsidRPr="0026173B">
              <w:rPr>
                <w:sz w:val="16"/>
                <w:szCs w:val="16"/>
              </w:rPr>
              <w:t xml:space="preserve"> that Sigma will have interfaces with</w:t>
            </w:r>
            <w:r w:rsidRPr="0026173B">
              <w:rPr>
                <w:sz w:val="16"/>
                <w:szCs w:val="16"/>
              </w:rPr>
              <w:t xml:space="preserve">: </w:t>
            </w:r>
            <w:r w:rsidR="00942BCC" w:rsidRPr="0026173B">
              <w:rPr>
                <w:sz w:val="16"/>
                <w:szCs w:val="16"/>
              </w:rPr>
              <w:t xml:space="preserve"> </w:t>
            </w:r>
          </w:p>
        </w:tc>
      </w:tr>
      <w:tr w:rsidR="00A767D3" w:rsidRPr="0026173B" w14:paraId="4AD636C4" w14:textId="77777777" w:rsidTr="008D5F13">
        <w:trPr>
          <w:trHeight w:hRule="exact" w:val="391"/>
        </w:trPr>
        <w:tc>
          <w:tcPr>
            <w:tcW w:w="4957" w:type="dxa"/>
            <w:gridSpan w:val="5"/>
          </w:tcPr>
          <w:p w14:paraId="66DF0AB3" w14:textId="5089BBC5" w:rsidR="00A767D3" w:rsidRPr="0026173B" w:rsidRDefault="00A767D3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Title</w:t>
            </w:r>
          </w:p>
        </w:tc>
        <w:tc>
          <w:tcPr>
            <w:tcW w:w="5386" w:type="dxa"/>
            <w:gridSpan w:val="10"/>
          </w:tcPr>
          <w:p w14:paraId="15AA5517" w14:textId="00D67116" w:rsidR="00A767D3" w:rsidRPr="0026173B" w:rsidRDefault="00A767D3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Name</w:t>
            </w:r>
            <w:r w:rsidR="00E326D4" w:rsidRPr="0026173B">
              <w:rPr>
                <w:sz w:val="16"/>
                <w:szCs w:val="16"/>
              </w:rPr>
              <w:t xml:space="preserve"> and contact email</w:t>
            </w:r>
          </w:p>
        </w:tc>
      </w:tr>
      <w:tr w:rsidR="00A767D3" w:rsidRPr="0026173B" w14:paraId="68853D74" w14:textId="77777777" w:rsidTr="008D5F13">
        <w:trPr>
          <w:trHeight w:hRule="exact" w:val="439"/>
        </w:trPr>
        <w:tc>
          <w:tcPr>
            <w:tcW w:w="4957" w:type="dxa"/>
            <w:gridSpan w:val="5"/>
          </w:tcPr>
          <w:sdt>
            <w:sdtPr>
              <w:rPr>
                <w:sz w:val="16"/>
                <w:szCs w:val="16"/>
              </w:rPr>
              <w:id w:val="-474377648"/>
              <w:placeholder>
                <w:docPart w:val="2D488AF4C9F04490B21C1A79EBC79232"/>
              </w:placeholder>
              <w:showingPlcHdr/>
            </w:sdtPr>
            <w:sdtEndPr/>
            <w:sdtContent>
              <w:p w14:paraId="16FFD792" w14:textId="3B17A7E6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5386" w:type="dxa"/>
            <w:gridSpan w:val="10"/>
          </w:tcPr>
          <w:sdt>
            <w:sdtPr>
              <w:rPr>
                <w:sz w:val="16"/>
                <w:szCs w:val="16"/>
              </w:rPr>
              <w:id w:val="511121686"/>
              <w:placeholder>
                <w:docPart w:val="51C81F0BC0714120BBA0AAD5AD5C977B"/>
              </w:placeholder>
              <w:showingPlcHdr/>
            </w:sdtPr>
            <w:sdtEndPr/>
            <w:sdtContent>
              <w:p w14:paraId="6FFDC8C3" w14:textId="4FC15248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3F570B5F" w14:textId="77777777" w:rsidTr="008D5F13">
        <w:trPr>
          <w:trHeight w:hRule="exact" w:val="431"/>
        </w:trPr>
        <w:tc>
          <w:tcPr>
            <w:tcW w:w="4957" w:type="dxa"/>
            <w:gridSpan w:val="5"/>
          </w:tcPr>
          <w:sdt>
            <w:sdtPr>
              <w:rPr>
                <w:sz w:val="16"/>
                <w:szCs w:val="16"/>
              </w:rPr>
              <w:id w:val="-1976131577"/>
              <w:placeholder>
                <w:docPart w:val="B186485FFDEF40D59D466F01F8DE937A"/>
              </w:placeholder>
              <w:showingPlcHdr/>
            </w:sdtPr>
            <w:sdtEndPr/>
            <w:sdtContent>
              <w:p w14:paraId="5A938293" w14:textId="425F2760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5386" w:type="dxa"/>
            <w:gridSpan w:val="10"/>
          </w:tcPr>
          <w:sdt>
            <w:sdtPr>
              <w:rPr>
                <w:sz w:val="16"/>
                <w:szCs w:val="16"/>
              </w:rPr>
              <w:id w:val="231511954"/>
              <w:placeholder>
                <w:docPart w:val="84D061CC639940359E09B793057D2B4F"/>
              </w:placeholder>
              <w:showingPlcHdr/>
            </w:sdtPr>
            <w:sdtEndPr/>
            <w:sdtContent>
              <w:p w14:paraId="68052FC5" w14:textId="1473551D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A767D3" w:rsidRPr="0026173B" w14:paraId="36392B06" w14:textId="77777777" w:rsidTr="008D5F13">
        <w:trPr>
          <w:trHeight w:hRule="exact" w:val="423"/>
        </w:trPr>
        <w:tc>
          <w:tcPr>
            <w:tcW w:w="4957" w:type="dxa"/>
            <w:gridSpan w:val="5"/>
          </w:tcPr>
          <w:sdt>
            <w:sdtPr>
              <w:rPr>
                <w:sz w:val="16"/>
                <w:szCs w:val="16"/>
              </w:rPr>
              <w:id w:val="-1869975980"/>
              <w:placeholder>
                <w:docPart w:val="081248F192594E2D9FC9FF323FB8A312"/>
              </w:placeholder>
              <w:showingPlcHdr/>
            </w:sdtPr>
            <w:sdtEndPr/>
            <w:sdtContent>
              <w:p w14:paraId="095C016C" w14:textId="77947C16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  <w:tc>
          <w:tcPr>
            <w:tcW w:w="5386" w:type="dxa"/>
            <w:gridSpan w:val="10"/>
          </w:tcPr>
          <w:sdt>
            <w:sdtPr>
              <w:rPr>
                <w:sz w:val="16"/>
                <w:szCs w:val="16"/>
              </w:rPr>
              <w:id w:val="-1820339748"/>
              <w:placeholder>
                <w:docPart w:val="F87682AA987A4730BD02B50F69E9D549"/>
              </w:placeholder>
              <w:showingPlcHdr/>
            </w:sdtPr>
            <w:sdtEndPr/>
            <w:sdtContent>
              <w:p w14:paraId="29AF51C5" w14:textId="2419D30A" w:rsidR="00A767D3" w:rsidRPr="0026173B" w:rsidRDefault="00A767D3" w:rsidP="00A767D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942BCC" w:rsidRPr="0026173B" w14:paraId="631B375F" w14:textId="77777777" w:rsidTr="008D5F13">
        <w:trPr>
          <w:trHeight w:hRule="exact" w:val="489"/>
        </w:trPr>
        <w:tc>
          <w:tcPr>
            <w:tcW w:w="10343" w:type="dxa"/>
            <w:gridSpan w:val="15"/>
            <w:shd w:val="clear" w:color="auto" w:fill="000000" w:themeFill="text1"/>
          </w:tcPr>
          <w:p w14:paraId="6961AC48" w14:textId="52CCB93A" w:rsidR="00942BCC" w:rsidRPr="0026173B" w:rsidRDefault="00E326D4" w:rsidP="00E326D4">
            <w:pPr>
              <w:pStyle w:val="Heading1"/>
              <w:outlineLvl w:val="0"/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b/>
                <w:color w:val="FFFFFF" w:themeColor="background1"/>
                <w:sz w:val="16"/>
                <w:szCs w:val="16"/>
              </w:rPr>
              <w:t>FINANCIAL INFORMATION</w:t>
            </w:r>
          </w:p>
        </w:tc>
      </w:tr>
      <w:tr w:rsidR="0026173B" w:rsidRPr="0026173B" w14:paraId="39162829" w14:textId="77777777" w:rsidTr="008D5F13">
        <w:trPr>
          <w:trHeight w:val="156"/>
        </w:trPr>
        <w:tc>
          <w:tcPr>
            <w:tcW w:w="4957" w:type="dxa"/>
            <w:gridSpan w:val="5"/>
          </w:tcPr>
          <w:p w14:paraId="529C4045" w14:textId="2286C276" w:rsidR="0026173B" w:rsidRPr="0026173B" w:rsidRDefault="0026173B" w:rsidP="00942BCC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rFonts w:eastAsia="Calibri" w:cs="Times New Roman"/>
                <w:sz w:val="16"/>
                <w:szCs w:val="16"/>
              </w:rPr>
              <w:t>Number of employees</w:t>
            </w:r>
          </w:p>
        </w:tc>
        <w:tc>
          <w:tcPr>
            <w:tcW w:w="1559" w:type="dxa"/>
            <w:gridSpan w:val="4"/>
          </w:tcPr>
          <w:p w14:paraId="496E34DA" w14:textId="5029DABF" w:rsidR="0026173B" w:rsidRPr="0026173B" w:rsidRDefault="0026173B" w:rsidP="00942BCC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rFonts w:ascii="Arial Narrow" w:hAnsi="Arial Narrow"/>
                <w:color w:val="000000" w:themeColor="text1"/>
                <w:sz w:val="16"/>
                <w:szCs w:val="16"/>
              </w:rPr>
              <w:t>Australia</w:t>
            </w:r>
          </w:p>
        </w:tc>
        <w:tc>
          <w:tcPr>
            <w:tcW w:w="3827" w:type="dxa"/>
            <w:gridSpan w:val="6"/>
          </w:tcPr>
          <w:p w14:paraId="098E7473" w14:textId="34C87076" w:rsidR="0026173B" w:rsidRPr="0026173B" w:rsidRDefault="0026173B" w:rsidP="00942BCC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rFonts w:ascii="Arial Narrow" w:hAnsi="Arial Narrow"/>
                <w:color w:val="000000" w:themeColor="text1"/>
                <w:sz w:val="16"/>
                <w:szCs w:val="16"/>
              </w:rPr>
              <w:t>Worldwide (if relevant):</w:t>
            </w:r>
          </w:p>
        </w:tc>
      </w:tr>
      <w:tr w:rsidR="0026173B" w:rsidRPr="0026173B" w14:paraId="3F621655" w14:textId="77777777" w:rsidTr="008D5F13">
        <w:trPr>
          <w:trHeight w:hRule="exact" w:val="483"/>
        </w:trPr>
        <w:tc>
          <w:tcPr>
            <w:tcW w:w="4957" w:type="dxa"/>
            <w:gridSpan w:val="5"/>
          </w:tcPr>
          <w:p w14:paraId="10D65039" w14:textId="3707909C" w:rsidR="0026173B" w:rsidRPr="0026173B" w:rsidRDefault="0026173B" w:rsidP="0026173B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What is your organisation’s annual turnover</w:t>
            </w:r>
          </w:p>
        </w:tc>
        <w:tc>
          <w:tcPr>
            <w:tcW w:w="1559" w:type="dxa"/>
            <w:gridSpan w:val="4"/>
          </w:tcPr>
          <w:p w14:paraId="6EC55F97" w14:textId="14E0CF76" w:rsidR="0026173B" w:rsidRPr="0026173B" w:rsidRDefault="0026173B" w:rsidP="0026173B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rFonts w:ascii="Arial Narrow" w:hAnsi="Arial Narrow"/>
                <w:color w:val="000000" w:themeColor="text1"/>
                <w:sz w:val="16"/>
                <w:szCs w:val="16"/>
              </w:rPr>
              <w:t>Australia</w:t>
            </w:r>
          </w:p>
        </w:tc>
        <w:tc>
          <w:tcPr>
            <w:tcW w:w="3827" w:type="dxa"/>
            <w:gridSpan w:val="6"/>
          </w:tcPr>
          <w:p w14:paraId="25C63167" w14:textId="61FBBA3A" w:rsidR="0026173B" w:rsidRPr="0026173B" w:rsidRDefault="0026173B" w:rsidP="0026173B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 w:rsidRPr="0026173B">
              <w:rPr>
                <w:rFonts w:ascii="Arial Narrow" w:hAnsi="Arial Narrow"/>
                <w:color w:val="000000" w:themeColor="text1"/>
                <w:sz w:val="16"/>
                <w:szCs w:val="16"/>
              </w:rPr>
              <w:t>Worldwide (if relevant)</w:t>
            </w:r>
          </w:p>
        </w:tc>
      </w:tr>
      <w:tr w:rsidR="0026173B" w:rsidRPr="0026173B" w14:paraId="6728CF65" w14:textId="77777777" w:rsidTr="008D5F13">
        <w:trPr>
          <w:trHeight w:hRule="exact" w:val="1425"/>
        </w:trPr>
        <w:tc>
          <w:tcPr>
            <w:tcW w:w="4957" w:type="dxa"/>
            <w:gridSpan w:val="5"/>
          </w:tcPr>
          <w:p w14:paraId="34150738" w14:textId="55FCAB10" w:rsidR="0026173B" w:rsidRPr="0026173B" w:rsidRDefault="0026173B" w:rsidP="0026173B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 xml:space="preserve">Please confirm type of insurances you hold in respect of the risks relevant to the Products – minimum required is </w:t>
            </w:r>
            <w:r>
              <w:rPr>
                <w:sz w:val="16"/>
                <w:szCs w:val="16"/>
              </w:rPr>
              <w:t xml:space="preserve">insurance </w:t>
            </w:r>
            <w:r w:rsidRPr="0026173B">
              <w:rPr>
                <w:sz w:val="16"/>
                <w:szCs w:val="16"/>
              </w:rPr>
              <w:t>covering Worker's Compensation, General Bodily and Property Damage Liability; and Automobile Bodily and Property Damage Liability</w:t>
            </w:r>
            <w:r>
              <w:rPr>
                <w:sz w:val="16"/>
                <w:szCs w:val="16"/>
              </w:rPr>
              <w:t>.  Sigma may require a Supplier to provide copies of certificates of currency.</w:t>
            </w:r>
          </w:p>
        </w:tc>
        <w:tc>
          <w:tcPr>
            <w:tcW w:w="5386" w:type="dxa"/>
            <w:gridSpan w:val="10"/>
          </w:tcPr>
          <w:sdt>
            <w:sdtPr>
              <w:rPr>
                <w:sz w:val="16"/>
                <w:szCs w:val="16"/>
              </w:rPr>
              <w:id w:val="1522969738"/>
              <w:placeholder>
                <w:docPart w:val="E78C3E55AE70460EBF332DBD69469EBF"/>
              </w:placeholder>
              <w:showingPlcHdr/>
            </w:sdtPr>
            <w:sdtEndPr/>
            <w:sdtContent>
              <w:p w14:paraId="3BAFED21" w14:textId="25126C9A" w:rsidR="0026173B" w:rsidRPr="00FC0BBA" w:rsidRDefault="00FC0BBA" w:rsidP="00FC0BBA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FC0BBA" w:rsidRPr="0026173B" w14:paraId="405DE389" w14:textId="77777777" w:rsidTr="008D5F13">
        <w:trPr>
          <w:trHeight w:hRule="exact" w:val="425"/>
        </w:trPr>
        <w:tc>
          <w:tcPr>
            <w:tcW w:w="10343" w:type="dxa"/>
            <w:gridSpan w:val="15"/>
            <w:shd w:val="clear" w:color="auto" w:fill="000000" w:themeFill="text1"/>
          </w:tcPr>
          <w:p w14:paraId="2504B343" w14:textId="28F93E76" w:rsidR="00FC0BBA" w:rsidRPr="0026173B" w:rsidRDefault="00FC0BBA" w:rsidP="00FC0BBA">
            <w:pPr>
              <w:pStyle w:val="BodyText"/>
              <w:rPr>
                <w:sz w:val="16"/>
                <w:szCs w:val="16"/>
              </w:rPr>
            </w:pPr>
            <w:bookmarkStart w:id="1" w:name="_Hlk523140469"/>
            <w:r>
              <w:rPr>
                <w:sz w:val="16"/>
                <w:szCs w:val="16"/>
              </w:rPr>
              <w:t>GOVERNANCE</w:t>
            </w:r>
            <w:r w:rsidR="00D16C57">
              <w:rPr>
                <w:sz w:val="16"/>
                <w:szCs w:val="16"/>
              </w:rPr>
              <w:t xml:space="preserve"> AND SOCIAL RESPONSIBILITY MATTERS</w:t>
            </w:r>
          </w:p>
        </w:tc>
      </w:tr>
      <w:tr w:rsidR="00F6789A" w:rsidRPr="0026173B" w14:paraId="0E82940A" w14:textId="77777777" w:rsidTr="008D5F13">
        <w:trPr>
          <w:trHeight w:val="178"/>
        </w:trPr>
        <w:tc>
          <w:tcPr>
            <w:tcW w:w="10343" w:type="dxa"/>
            <w:gridSpan w:val="15"/>
            <w:shd w:val="clear" w:color="auto" w:fill="E7E6E6" w:themeFill="background2"/>
          </w:tcPr>
          <w:p w14:paraId="3DE4D315" w14:textId="773E9106" w:rsidR="00F6789A" w:rsidRPr="0026173B" w:rsidRDefault="00F6789A" w:rsidP="00FC0BBA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Please provide details of your Company’s general approach to corporate governance and social responsibility covering the following topics.  Where your answer is ‘Yes’ you may be asked to provide a copy to Sigma on request.  If your answer is ‘No” please provide reasons:</w:t>
            </w:r>
          </w:p>
        </w:tc>
      </w:tr>
      <w:tr w:rsidR="007B330E" w:rsidRPr="0026173B" w14:paraId="3E99C271" w14:textId="77777777" w:rsidTr="007B330E">
        <w:trPr>
          <w:trHeight w:val="210"/>
        </w:trPr>
        <w:tc>
          <w:tcPr>
            <w:tcW w:w="4957" w:type="dxa"/>
            <w:gridSpan w:val="5"/>
            <w:vMerge w:val="restart"/>
          </w:tcPr>
          <w:p w14:paraId="50339ABE" w14:textId="57365BCB" w:rsidR="007B330E" w:rsidRDefault="007B330E" w:rsidP="007B330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Does </w:t>
            </w:r>
            <w:proofErr w:type="spellStart"/>
            <w:r>
              <w:rPr>
                <w:sz w:val="16"/>
                <w:szCs w:val="16"/>
              </w:rPr>
              <w:t>you</w:t>
            </w:r>
            <w:proofErr w:type="spellEnd"/>
            <w:r>
              <w:rPr>
                <w:sz w:val="16"/>
                <w:szCs w:val="16"/>
              </w:rPr>
              <w:t xml:space="preserve"> company have a policy statement concerning your commitment to workplace health and safety standards and compliance with all relevant workplace health and safety laws?</w:t>
            </w:r>
          </w:p>
        </w:tc>
        <w:tc>
          <w:tcPr>
            <w:tcW w:w="992" w:type="dxa"/>
            <w:gridSpan w:val="2"/>
          </w:tcPr>
          <w:p w14:paraId="4871EFF1" w14:textId="47C121F4" w:rsidR="007B330E" w:rsidRPr="00883C2F" w:rsidRDefault="007B330E" w:rsidP="007B330E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154836967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4B4CB63" w14:textId="57407976" w:rsidR="007B330E" w:rsidRPr="00883C2F" w:rsidRDefault="007B330E" w:rsidP="007B330E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5A8F1BA7" w14:textId="77777777" w:rsidR="007B330E" w:rsidRDefault="007B330E" w:rsidP="007B330E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453552659"/>
              <w:placeholder>
                <w:docPart w:val="EF6980C9289F492A92B2C156F4800F25"/>
              </w:placeholder>
              <w:showingPlcHdr/>
            </w:sdtPr>
            <w:sdtEndPr/>
            <w:sdtContent>
              <w:p w14:paraId="76EB5E9E" w14:textId="3F24AFE2" w:rsidR="007B330E" w:rsidRDefault="007B330E" w:rsidP="007B330E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7B330E" w:rsidRPr="0026173B" w14:paraId="325C9D00" w14:textId="77777777" w:rsidTr="007B330E">
        <w:trPr>
          <w:trHeight w:val="210"/>
        </w:trPr>
        <w:tc>
          <w:tcPr>
            <w:tcW w:w="4957" w:type="dxa"/>
            <w:gridSpan w:val="5"/>
            <w:vMerge/>
          </w:tcPr>
          <w:p w14:paraId="5D591F73" w14:textId="77777777" w:rsidR="007B330E" w:rsidRDefault="007B330E" w:rsidP="007B330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56026C70" w14:textId="5F808C51" w:rsidR="007B330E" w:rsidRPr="00883C2F" w:rsidRDefault="007B330E" w:rsidP="007B330E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141061233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3F1864E8" w14:textId="6193E135" w:rsidR="007B330E" w:rsidRPr="00883C2F" w:rsidRDefault="007B330E" w:rsidP="007B330E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25E3E1DD" w14:textId="77777777" w:rsidR="007B330E" w:rsidRDefault="007B330E" w:rsidP="007B330E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2E83BCC6" w14:textId="77777777" w:rsidTr="007B330E">
        <w:trPr>
          <w:trHeight w:val="368"/>
        </w:trPr>
        <w:tc>
          <w:tcPr>
            <w:tcW w:w="4957" w:type="dxa"/>
            <w:gridSpan w:val="5"/>
            <w:vMerge w:val="restart"/>
          </w:tcPr>
          <w:p w14:paraId="48D1CDED" w14:textId="10F26DA0" w:rsidR="008D5F13" w:rsidRDefault="008D5F13" w:rsidP="008D5F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a policy statement concerning human rights / labour rights addressing and Anti-Slavery measures taken by your company in its supply chain?</w:t>
            </w:r>
          </w:p>
        </w:tc>
        <w:tc>
          <w:tcPr>
            <w:tcW w:w="992" w:type="dxa"/>
            <w:gridSpan w:val="2"/>
          </w:tcPr>
          <w:p w14:paraId="4942AEE2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181540234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56F02073" w14:textId="09C44B64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51D613B0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1647623548"/>
              <w:placeholder>
                <w:docPart w:val="F74F3C54DA1A4994BBD410ACCE6BAED5"/>
              </w:placeholder>
              <w:showingPlcHdr/>
            </w:sdtPr>
            <w:sdtEndPr/>
            <w:sdtContent>
              <w:p w14:paraId="33D5DCC8" w14:textId="574C15F9" w:rsidR="008D5F13" w:rsidRPr="008D5F13" w:rsidRDefault="008D5F13" w:rsidP="008D5F13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4CE485C1" w14:textId="77777777" w:rsidTr="007B330E">
        <w:trPr>
          <w:trHeight w:hRule="exact" w:val="529"/>
        </w:trPr>
        <w:tc>
          <w:tcPr>
            <w:tcW w:w="4957" w:type="dxa"/>
            <w:gridSpan w:val="5"/>
            <w:vMerge/>
          </w:tcPr>
          <w:p w14:paraId="37033ED2" w14:textId="77777777" w:rsidR="008D5F13" w:rsidRDefault="008D5F13" w:rsidP="008D5F1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197E2BB9" w14:textId="54D9E3F5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49695322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28DBF7B" w14:textId="46F5CADB" w:rsidR="008D5F13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62F78635" w14:textId="31221456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5664F76A" w14:textId="77777777" w:rsidTr="007B330E">
        <w:trPr>
          <w:trHeight w:val="353"/>
        </w:trPr>
        <w:tc>
          <w:tcPr>
            <w:tcW w:w="4957" w:type="dxa"/>
            <w:gridSpan w:val="5"/>
            <w:vMerge w:val="restart"/>
          </w:tcPr>
          <w:p w14:paraId="0EEDC2C9" w14:textId="7B3F3F5B" w:rsidR="008D5F13" w:rsidRDefault="008D5F13" w:rsidP="008D5F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a policy statement concerning the environment?</w:t>
            </w:r>
          </w:p>
        </w:tc>
        <w:tc>
          <w:tcPr>
            <w:tcW w:w="992" w:type="dxa"/>
            <w:gridSpan w:val="2"/>
          </w:tcPr>
          <w:p w14:paraId="3B806BC0" w14:textId="6C5ABE54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89612073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2BAFB86" w14:textId="0EA0B0EF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48D50207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48297536"/>
              <w:placeholder>
                <w:docPart w:val="F6695BB132BC42339C2111AB17BADC61"/>
              </w:placeholder>
              <w:showingPlcHdr/>
            </w:sdtPr>
            <w:sdtEndPr/>
            <w:sdtContent>
              <w:p w14:paraId="52565E1A" w14:textId="5C8695D0" w:rsidR="008D5F13" w:rsidRPr="008D5F13" w:rsidRDefault="008D5F13" w:rsidP="008D5F13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5F9D1D6B" w14:textId="77777777" w:rsidTr="007B330E">
        <w:trPr>
          <w:trHeight w:hRule="exact" w:val="557"/>
        </w:trPr>
        <w:tc>
          <w:tcPr>
            <w:tcW w:w="4957" w:type="dxa"/>
            <w:gridSpan w:val="5"/>
            <w:vMerge/>
          </w:tcPr>
          <w:p w14:paraId="5AAB58E7" w14:textId="77777777" w:rsidR="008D5F13" w:rsidRDefault="008D5F13" w:rsidP="008D5F1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4BD632A3" w14:textId="70448E2E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74875902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7A7E7DFD" w14:textId="46F35EA4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61B45E93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5E958F2B" w14:textId="77777777" w:rsidTr="008D5F13">
        <w:trPr>
          <w:trHeight w:val="497"/>
        </w:trPr>
        <w:tc>
          <w:tcPr>
            <w:tcW w:w="10343" w:type="dxa"/>
            <w:gridSpan w:val="15"/>
            <w:shd w:val="clear" w:color="auto" w:fill="E7E6E6" w:themeFill="background2"/>
          </w:tcPr>
          <w:p w14:paraId="655A91BB" w14:textId="5A3D6180" w:rsidR="008D5F13" w:rsidRPr="0026173B" w:rsidRDefault="008D5F13" w:rsidP="00FC0BBA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policy statement(s) and supporting procedures and controls in relation to the following specific compliance areas?</w:t>
            </w:r>
          </w:p>
        </w:tc>
      </w:tr>
      <w:tr w:rsidR="008D5F13" w:rsidRPr="0026173B" w14:paraId="2B1D94A7" w14:textId="77777777" w:rsidTr="007B330E">
        <w:trPr>
          <w:trHeight w:val="225"/>
        </w:trPr>
        <w:tc>
          <w:tcPr>
            <w:tcW w:w="4957" w:type="dxa"/>
            <w:gridSpan w:val="5"/>
            <w:vMerge w:val="restart"/>
          </w:tcPr>
          <w:p w14:paraId="3BAB15C1" w14:textId="48A2FCBE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anti-corruption and bribery laws</w:t>
            </w:r>
          </w:p>
        </w:tc>
        <w:tc>
          <w:tcPr>
            <w:tcW w:w="992" w:type="dxa"/>
            <w:gridSpan w:val="2"/>
          </w:tcPr>
          <w:p w14:paraId="51BDABE0" w14:textId="6BD54F88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60145616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36F49C4" w14:textId="7159016D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3F5B0655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927651175"/>
              <w:placeholder>
                <w:docPart w:val="708D1E8B3FF242DC9C68F34AF2772029"/>
              </w:placeholder>
              <w:showingPlcHdr/>
            </w:sdtPr>
            <w:sdtEndPr/>
            <w:sdtContent>
              <w:p w14:paraId="7218590F" w14:textId="220EB822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79B2FF08" w14:textId="77777777" w:rsidTr="007B330E">
        <w:trPr>
          <w:trHeight w:hRule="exact" w:val="525"/>
        </w:trPr>
        <w:tc>
          <w:tcPr>
            <w:tcW w:w="4957" w:type="dxa"/>
            <w:gridSpan w:val="5"/>
            <w:vMerge/>
          </w:tcPr>
          <w:p w14:paraId="115C211B" w14:textId="77777777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3BD22F4F" w14:textId="7E989786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77906033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66EBF22" w14:textId="3EF9E34B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31A74947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780C0EFA" w14:textId="77777777" w:rsidTr="007B330E">
        <w:trPr>
          <w:trHeight w:val="210"/>
        </w:trPr>
        <w:tc>
          <w:tcPr>
            <w:tcW w:w="4957" w:type="dxa"/>
            <w:gridSpan w:val="5"/>
            <w:vMerge w:val="restart"/>
          </w:tcPr>
          <w:p w14:paraId="28DC9C6B" w14:textId="72B13F59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trade control and customs laws</w:t>
            </w:r>
          </w:p>
        </w:tc>
        <w:tc>
          <w:tcPr>
            <w:tcW w:w="992" w:type="dxa"/>
            <w:gridSpan w:val="2"/>
          </w:tcPr>
          <w:p w14:paraId="7C5EEFCC" w14:textId="662ACB15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199442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D9AF32F" w14:textId="12BDD9AC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7847517E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701161365"/>
              <w:placeholder>
                <w:docPart w:val="403945A97EC94459B6D513EE75C83AD1"/>
              </w:placeholder>
              <w:showingPlcHdr/>
            </w:sdtPr>
            <w:sdtEndPr/>
            <w:sdtContent>
              <w:p w14:paraId="4DF62C3D" w14:textId="630E3606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3364BBC1" w14:textId="77777777" w:rsidTr="007B330E">
        <w:trPr>
          <w:trHeight w:hRule="exact" w:val="525"/>
        </w:trPr>
        <w:tc>
          <w:tcPr>
            <w:tcW w:w="4957" w:type="dxa"/>
            <w:gridSpan w:val="5"/>
            <w:vMerge/>
          </w:tcPr>
          <w:p w14:paraId="4950D51C" w14:textId="77777777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6AC527D5" w14:textId="18544453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2579088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3D0C7E78" w14:textId="73CDD767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235C9FA1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7035715C" w14:textId="77777777" w:rsidTr="007B330E">
        <w:trPr>
          <w:trHeight w:val="210"/>
        </w:trPr>
        <w:tc>
          <w:tcPr>
            <w:tcW w:w="4957" w:type="dxa"/>
            <w:gridSpan w:val="5"/>
            <w:vMerge w:val="restart"/>
          </w:tcPr>
          <w:p w14:paraId="01A77F77" w14:textId="21761FB1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money laundering laws</w:t>
            </w:r>
          </w:p>
        </w:tc>
        <w:tc>
          <w:tcPr>
            <w:tcW w:w="992" w:type="dxa"/>
            <w:gridSpan w:val="2"/>
          </w:tcPr>
          <w:p w14:paraId="230FD342" w14:textId="0E2FF143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95544207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D231514" w14:textId="60475B60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7CDB7968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1114059192"/>
              <w:placeholder>
                <w:docPart w:val="5D620A32F9C549F09F18FBEACB933B28"/>
              </w:placeholder>
              <w:showingPlcHdr/>
            </w:sdtPr>
            <w:sdtEndPr/>
            <w:sdtContent>
              <w:p w14:paraId="5029D74C" w14:textId="0ACD7A47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5485DB24" w14:textId="77777777" w:rsidTr="007B330E">
        <w:trPr>
          <w:trHeight w:hRule="exact" w:val="580"/>
        </w:trPr>
        <w:tc>
          <w:tcPr>
            <w:tcW w:w="4957" w:type="dxa"/>
            <w:gridSpan w:val="5"/>
            <w:vMerge/>
          </w:tcPr>
          <w:p w14:paraId="2E512715" w14:textId="77777777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5EF5F4E7" w14:textId="2C894905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72764575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7A551CE7" w14:textId="29C301CF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2E42D22D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425EC62D" w14:textId="77777777" w:rsidTr="007B330E">
        <w:trPr>
          <w:trHeight w:val="210"/>
        </w:trPr>
        <w:tc>
          <w:tcPr>
            <w:tcW w:w="4957" w:type="dxa"/>
            <w:gridSpan w:val="5"/>
            <w:vMerge w:val="restart"/>
          </w:tcPr>
          <w:p w14:paraId="4D4ACA69" w14:textId="60A7DAA5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  <w:r w:rsidRPr="00F6789A">
              <w:rPr>
                <w:sz w:val="16"/>
                <w:szCs w:val="16"/>
              </w:rPr>
              <w:t>local and international anti-trust and competition laws</w:t>
            </w:r>
          </w:p>
        </w:tc>
        <w:tc>
          <w:tcPr>
            <w:tcW w:w="992" w:type="dxa"/>
            <w:gridSpan w:val="2"/>
          </w:tcPr>
          <w:p w14:paraId="7945D242" w14:textId="1099C26D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47117468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2516B7EA" w14:textId="75C496ED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259E1272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381910189"/>
              <w:placeholder>
                <w:docPart w:val="0BE32091A8404BAEACE350B7DBA3DB4E"/>
              </w:placeholder>
              <w:showingPlcHdr/>
            </w:sdtPr>
            <w:sdtEndPr/>
            <w:sdtContent>
              <w:p w14:paraId="1C995BAD" w14:textId="3C3665C6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09905715" w14:textId="77777777" w:rsidTr="007B330E">
        <w:trPr>
          <w:trHeight w:hRule="exact" w:val="410"/>
        </w:trPr>
        <w:tc>
          <w:tcPr>
            <w:tcW w:w="4957" w:type="dxa"/>
            <w:gridSpan w:val="5"/>
            <w:vMerge/>
          </w:tcPr>
          <w:p w14:paraId="29C55D09" w14:textId="77777777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014414B3" w14:textId="11DEFF4E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19238261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138EFBF6" w14:textId="32F51AE5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6F64D01A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5704EF4F" w14:textId="77777777" w:rsidTr="007B330E">
        <w:trPr>
          <w:trHeight w:val="270"/>
        </w:trPr>
        <w:tc>
          <w:tcPr>
            <w:tcW w:w="4957" w:type="dxa"/>
            <w:gridSpan w:val="5"/>
            <w:vMerge w:val="restart"/>
          </w:tcPr>
          <w:p w14:paraId="48E58D61" w14:textId="7544D2BF" w:rsidR="008D5F13" w:rsidRPr="00F6789A" w:rsidRDefault="008D5F13" w:rsidP="008D5F13">
            <w:pPr>
              <w:spacing w:before="6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 and international</w:t>
            </w:r>
            <w:r w:rsidRPr="0072623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safeguarding of intellectual property and confidential information</w:t>
            </w:r>
          </w:p>
        </w:tc>
        <w:tc>
          <w:tcPr>
            <w:tcW w:w="992" w:type="dxa"/>
            <w:gridSpan w:val="2"/>
          </w:tcPr>
          <w:p w14:paraId="3D4FC91D" w14:textId="4399932A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15997055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62374BA1" w14:textId="75AF971C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5F5BCD88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-71515789"/>
              <w:placeholder>
                <w:docPart w:val="5B569BBD94BD485989CF90366C9132A3"/>
              </w:placeholder>
              <w:showingPlcHdr/>
            </w:sdtPr>
            <w:sdtEndPr/>
            <w:sdtContent>
              <w:p w14:paraId="29AC6E01" w14:textId="5FE8D224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13D7EFC5" w14:textId="77777777" w:rsidTr="007B330E">
        <w:trPr>
          <w:trHeight w:hRule="exact" w:val="408"/>
        </w:trPr>
        <w:tc>
          <w:tcPr>
            <w:tcW w:w="4957" w:type="dxa"/>
            <w:gridSpan w:val="5"/>
            <w:vMerge/>
          </w:tcPr>
          <w:p w14:paraId="720B5FE4" w14:textId="77777777" w:rsidR="008D5F13" w:rsidRDefault="008D5F13" w:rsidP="008D5F13">
            <w:pPr>
              <w:spacing w:before="60" w:after="0"/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4A5AA255" w14:textId="6C44F9BE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68339797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396A9E72" w14:textId="2D2DCF82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4A4D558D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8D5F13" w:rsidRPr="0026173B" w14:paraId="4482A1E3" w14:textId="77777777" w:rsidTr="008D5F13">
        <w:trPr>
          <w:trHeight w:hRule="exact" w:val="385"/>
        </w:trPr>
        <w:tc>
          <w:tcPr>
            <w:tcW w:w="10343" w:type="dxa"/>
            <w:gridSpan w:val="15"/>
            <w:shd w:val="clear" w:color="auto" w:fill="E7E6E6" w:themeFill="background2"/>
          </w:tcPr>
          <w:p w14:paraId="00F7FBC7" w14:textId="3A90B626" w:rsidR="008D5F13" w:rsidRPr="0026173B" w:rsidRDefault="008D5F13" w:rsidP="00FC0BBA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protection and privacy laws:</w:t>
            </w:r>
          </w:p>
        </w:tc>
      </w:tr>
      <w:tr w:rsidR="008D5F13" w:rsidRPr="0026173B" w14:paraId="3DCFB1F5" w14:textId="77777777" w:rsidTr="007B330E">
        <w:trPr>
          <w:trHeight w:val="488"/>
        </w:trPr>
        <w:tc>
          <w:tcPr>
            <w:tcW w:w="4957" w:type="dxa"/>
            <w:gridSpan w:val="5"/>
            <w:vMerge w:val="restart"/>
          </w:tcPr>
          <w:p w14:paraId="2AA25577" w14:textId="26F10532" w:rsidR="008D5F13" w:rsidRDefault="008D5F13" w:rsidP="008D5F1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Does your company have a policy statement and supporting procedures and controls for collection, safeguarding and protection of personal and/or sensitive information including reporting of data breaches under applicable local and international laws?</w:t>
            </w:r>
          </w:p>
        </w:tc>
        <w:tc>
          <w:tcPr>
            <w:tcW w:w="992" w:type="dxa"/>
            <w:gridSpan w:val="2"/>
          </w:tcPr>
          <w:p w14:paraId="0094BBC1" w14:textId="76EEAD3E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6163705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029C8210" w14:textId="3D792932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0E547202" w14:textId="77777777" w:rsidR="008D5F13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Reasons:</w:t>
            </w:r>
          </w:p>
          <w:sdt>
            <w:sdtPr>
              <w:rPr>
                <w:sz w:val="16"/>
                <w:szCs w:val="16"/>
              </w:rPr>
              <w:id w:val="155583551"/>
              <w:placeholder>
                <w:docPart w:val="D873B567BA844AF99B97E326754EDDB0"/>
              </w:placeholder>
              <w:showingPlcHdr/>
            </w:sdtPr>
            <w:sdtEndPr/>
            <w:sdtContent>
              <w:p w14:paraId="30B57ED6" w14:textId="58A67824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8D5F13" w:rsidRPr="0026173B" w14:paraId="2725EADA" w14:textId="77777777" w:rsidTr="007B330E">
        <w:trPr>
          <w:trHeight w:hRule="exact" w:val="487"/>
        </w:trPr>
        <w:tc>
          <w:tcPr>
            <w:tcW w:w="4957" w:type="dxa"/>
            <w:gridSpan w:val="5"/>
            <w:vMerge/>
          </w:tcPr>
          <w:p w14:paraId="51981693" w14:textId="77777777" w:rsidR="008D5F13" w:rsidRDefault="008D5F13" w:rsidP="008D5F13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56D06A88" w14:textId="6C2E3ECD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24318567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52A6DDAB" w14:textId="452C1DEE" w:rsidR="008D5F13" w:rsidRPr="0026173B" w:rsidRDefault="008D5F13" w:rsidP="008D5F13">
                <w:pPr>
                  <w:pStyle w:val="BodyText"/>
                  <w:rPr>
                    <w:sz w:val="16"/>
                    <w:szCs w:val="16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6692C1E9" w14:textId="77777777" w:rsidR="008D5F13" w:rsidRPr="0026173B" w:rsidRDefault="008D5F13" w:rsidP="008D5F13">
            <w:pPr>
              <w:pStyle w:val="BodyText"/>
              <w:rPr>
                <w:sz w:val="16"/>
                <w:szCs w:val="16"/>
              </w:rPr>
            </w:pPr>
          </w:p>
        </w:tc>
      </w:tr>
      <w:tr w:rsidR="0026173B" w:rsidRPr="0026173B" w14:paraId="7F63E7A8" w14:textId="77777777" w:rsidTr="008D5F13">
        <w:trPr>
          <w:trHeight w:hRule="exact" w:val="425"/>
        </w:trPr>
        <w:tc>
          <w:tcPr>
            <w:tcW w:w="4957" w:type="dxa"/>
            <w:gridSpan w:val="5"/>
            <w:shd w:val="clear" w:color="auto" w:fill="000000" w:themeFill="text1"/>
          </w:tcPr>
          <w:p w14:paraId="71963422" w14:textId="02990421" w:rsidR="0026173B" w:rsidRPr="0026173B" w:rsidRDefault="00FC0BBA" w:rsidP="00FC0BBA">
            <w:pPr>
              <w:pStyle w:val="Heading1"/>
              <w:outlineLvl w:val="0"/>
              <w:rPr>
                <w:sz w:val="16"/>
                <w:szCs w:val="16"/>
              </w:rPr>
            </w:pPr>
            <w:r>
              <w:rPr>
                <w:b/>
                <w:color w:val="FFFFFF" w:themeColor="background1"/>
                <w:sz w:val="16"/>
                <w:szCs w:val="16"/>
              </w:rPr>
              <w:t>CONFLICT OF INTEREST</w:t>
            </w:r>
          </w:p>
        </w:tc>
        <w:tc>
          <w:tcPr>
            <w:tcW w:w="5386" w:type="dxa"/>
            <w:gridSpan w:val="10"/>
            <w:shd w:val="clear" w:color="auto" w:fill="000000" w:themeFill="text1"/>
          </w:tcPr>
          <w:p w14:paraId="2A5AFB35" w14:textId="77777777" w:rsidR="0026173B" w:rsidRPr="0026173B" w:rsidRDefault="0026173B" w:rsidP="0026173B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</w:p>
        </w:tc>
      </w:tr>
      <w:tr w:rsidR="00FC0BBA" w:rsidRPr="0026173B" w14:paraId="7FF5A934" w14:textId="77777777" w:rsidTr="007B330E">
        <w:trPr>
          <w:trHeight w:val="353"/>
        </w:trPr>
        <w:tc>
          <w:tcPr>
            <w:tcW w:w="4957" w:type="dxa"/>
            <w:gridSpan w:val="5"/>
            <w:vMerge w:val="restart"/>
          </w:tcPr>
          <w:p w14:paraId="5CAE18B0" w14:textId="034F4D5A" w:rsidR="00FC0BBA" w:rsidRPr="0026173B" w:rsidRDefault="00FC0BBA" w:rsidP="00FC0BBA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Will any conflicts of interest exist now or in the future between you and Sigma and any other organisation shoul</w:t>
            </w:r>
            <w:r>
              <w:rPr>
                <w:sz w:val="16"/>
                <w:szCs w:val="16"/>
              </w:rPr>
              <w:t>d you be engaged to provide the Products to Sigma for wholesaling?</w:t>
            </w:r>
          </w:p>
        </w:tc>
        <w:tc>
          <w:tcPr>
            <w:tcW w:w="992" w:type="dxa"/>
            <w:gridSpan w:val="2"/>
          </w:tcPr>
          <w:p w14:paraId="28519EF6" w14:textId="77777777" w:rsidR="00FC0BBA" w:rsidRPr="0026173B" w:rsidRDefault="00FC0BBA" w:rsidP="00FC0BBA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92653301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5DB71296" w14:textId="376EBCE4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F639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2BA1B42C" w14:textId="77777777" w:rsidR="00FC0BBA" w:rsidRPr="008D5F13" w:rsidRDefault="00FC0BBA" w:rsidP="008D5F13">
            <w:pPr>
              <w:pStyle w:val="BodyText"/>
              <w:rPr>
                <w:sz w:val="16"/>
                <w:szCs w:val="16"/>
              </w:rPr>
            </w:pPr>
            <w:r w:rsidRPr="008D5F13">
              <w:rPr>
                <w:sz w:val="16"/>
                <w:szCs w:val="16"/>
              </w:rPr>
              <w:t>If yes, please provide details:</w:t>
            </w:r>
          </w:p>
          <w:sdt>
            <w:sdtPr>
              <w:rPr>
                <w:sz w:val="16"/>
                <w:szCs w:val="16"/>
              </w:rPr>
              <w:id w:val="-1663075992"/>
              <w:placeholder>
                <w:docPart w:val="2B79218155E3435DBAF59824BA29A877"/>
              </w:placeholder>
              <w:showingPlcHdr/>
            </w:sdtPr>
            <w:sdtEndPr/>
            <w:sdtContent>
              <w:p w14:paraId="1DF5F646" w14:textId="6FE1CC97" w:rsidR="00FC0BBA" w:rsidRPr="00FC0BBA" w:rsidRDefault="00FC0BBA" w:rsidP="00FC0BBA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FC0BBA" w:rsidRPr="0026173B" w14:paraId="6720679F" w14:textId="77777777" w:rsidTr="007B330E">
        <w:trPr>
          <w:trHeight w:hRule="exact" w:val="531"/>
        </w:trPr>
        <w:tc>
          <w:tcPr>
            <w:tcW w:w="4957" w:type="dxa"/>
            <w:gridSpan w:val="5"/>
            <w:vMerge/>
          </w:tcPr>
          <w:p w14:paraId="391F40BF" w14:textId="77777777" w:rsidR="00FC0BBA" w:rsidRPr="0026173B" w:rsidRDefault="00FC0BBA" w:rsidP="00FC0BB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6E2EDC54" w14:textId="272A5E73" w:rsidR="00FC0BBA" w:rsidRDefault="00FC0BBA" w:rsidP="00FC0BBA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1554185654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7F03A92E" w14:textId="490142C1" w:rsidR="00FC0BBA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AF6390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4A7E3768" w14:textId="77777777" w:rsidR="00FC0BBA" w:rsidRPr="0026173B" w:rsidRDefault="00FC0BBA" w:rsidP="00FC0BBA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</w:p>
        </w:tc>
      </w:tr>
      <w:tr w:rsidR="00FC0BBA" w:rsidRPr="0026173B" w14:paraId="4FCE8E65" w14:textId="77777777" w:rsidTr="007B330E">
        <w:trPr>
          <w:trHeight w:val="413"/>
        </w:trPr>
        <w:tc>
          <w:tcPr>
            <w:tcW w:w="4957" w:type="dxa"/>
            <w:gridSpan w:val="5"/>
            <w:vMerge w:val="restart"/>
          </w:tcPr>
          <w:p w14:paraId="1D9EAFD4" w14:textId="049BC446" w:rsidR="00FC0BBA" w:rsidRPr="0026173B" w:rsidRDefault="00FC0BBA" w:rsidP="00FC0BBA">
            <w:pPr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Will there be any circumstances or relationships that constitute a conflict of interest relating to your response or your potential obligations under the contract</w:t>
            </w:r>
            <w:r>
              <w:rPr>
                <w:sz w:val="16"/>
                <w:szCs w:val="16"/>
              </w:rPr>
              <w:t>?</w:t>
            </w:r>
          </w:p>
        </w:tc>
        <w:tc>
          <w:tcPr>
            <w:tcW w:w="992" w:type="dxa"/>
            <w:gridSpan w:val="2"/>
          </w:tcPr>
          <w:p w14:paraId="2B953D81" w14:textId="77777777" w:rsidR="00FC0BBA" w:rsidRPr="0026173B" w:rsidRDefault="00FC0BBA" w:rsidP="00FC0BBA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-87241520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6BCC0E90" w14:textId="790604D7" w:rsidR="00FC0BBA" w:rsidRPr="0026173B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086D4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 w:val="restart"/>
          </w:tcPr>
          <w:p w14:paraId="21D00B28" w14:textId="77777777" w:rsidR="00FC0BBA" w:rsidRPr="008D5F13" w:rsidRDefault="00FC0BBA" w:rsidP="008D5F13">
            <w:pPr>
              <w:pStyle w:val="BodyText"/>
              <w:rPr>
                <w:sz w:val="16"/>
                <w:szCs w:val="16"/>
              </w:rPr>
            </w:pPr>
            <w:r w:rsidRPr="008D5F13">
              <w:rPr>
                <w:sz w:val="16"/>
                <w:szCs w:val="16"/>
              </w:rPr>
              <w:t>If yes, please provide details:</w:t>
            </w:r>
          </w:p>
          <w:sdt>
            <w:sdtPr>
              <w:rPr>
                <w:sz w:val="16"/>
                <w:szCs w:val="16"/>
              </w:rPr>
              <w:id w:val="2139675442"/>
              <w:placeholder>
                <w:docPart w:val="D841E94A99AB4E5284CB86EC241C81AC"/>
              </w:placeholder>
              <w:showingPlcHdr/>
            </w:sdtPr>
            <w:sdtEndPr/>
            <w:sdtContent>
              <w:p w14:paraId="0E578D25" w14:textId="6AC72ECC" w:rsidR="00FC0BBA" w:rsidRPr="00FC0BBA" w:rsidRDefault="00FC0BBA" w:rsidP="00FC0BBA">
                <w:pPr>
                  <w:pStyle w:val="BodyText"/>
                  <w:rPr>
                    <w:rFonts w:eastAsiaTheme="minorHAnsi" w:cs="Arial"/>
                    <w:sz w:val="16"/>
                    <w:szCs w:val="16"/>
                  </w:rPr>
                </w:pPr>
                <w:r w:rsidRPr="0026173B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bookmarkEnd w:id="1"/>
      <w:tr w:rsidR="00FC0BBA" w:rsidRPr="0026173B" w14:paraId="4F8F3AEF" w14:textId="77777777" w:rsidTr="007B330E">
        <w:trPr>
          <w:trHeight w:hRule="exact" w:val="412"/>
        </w:trPr>
        <w:tc>
          <w:tcPr>
            <w:tcW w:w="4957" w:type="dxa"/>
            <w:gridSpan w:val="5"/>
            <w:vMerge/>
          </w:tcPr>
          <w:p w14:paraId="698A971F" w14:textId="77777777" w:rsidR="00FC0BBA" w:rsidRPr="0026173B" w:rsidRDefault="00FC0BBA" w:rsidP="00FC0BBA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gridSpan w:val="2"/>
          </w:tcPr>
          <w:p w14:paraId="34DA39F7" w14:textId="0C8A949C" w:rsidR="00FC0BBA" w:rsidRDefault="00FC0BBA" w:rsidP="00FC0BBA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  <w:r>
              <w:rPr>
                <w:rFonts w:ascii="Arial Narrow" w:hAnsi="Arial Narrow"/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303545893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gridSpan w:val="3"/>
              </w:tcPr>
              <w:p w14:paraId="04D46292" w14:textId="65D6E6FE" w:rsidR="00FC0BBA" w:rsidRDefault="00FC0BBA" w:rsidP="00FC0BBA">
                <w:pPr>
                  <w:rPr>
                    <w:rFonts w:ascii="Arial Narrow" w:hAnsi="Arial Narrow"/>
                    <w:color w:val="000000" w:themeColor="text1"/>
                    <w:sz w:val="16"/>
                    <w:szCs w:val="16"/>
                  </w:rPr>
                </w:pPr>
                <w:r w:rsidRPr="00086D4B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402" w:type="dxa"/>
            <w:gridSpan w:val="5"/>
            <w:vMerge/>
          </w:tcPr>
          <w:p w14:paraId="62D63A80" w14:textId="77777777" w:rsidR="00FC0BBA" w:rsidRPr="0026173B" w:rsidRDefault="00FC0BBA" w:rsidP="00FC0BBA">
            <w:pPr>
              <w:rPr>
                <w:rFonts w:ascii="Arial Narrow" w:hAnsi="Arial Narrow"/>
                <w:color w:val="000000" w:themeColor="text1"/>
                <w:sz w:val="16"/>
                <w:szCs w:val="16"/>
              </w:rPr>
            </w:pPr>
          </w:p>
        </w:tc>
      </w:tr>
      <w:tr w:rsidR="00942BCC" w:rsidRPr="0026173B" w14:paraId="2BA9FE13" w14:textId="77777777" w:rsidTr="008D5F13">
        <w:trPr>
          <w:trHeight w:hRule="exact" w:val="400"/>
        </w:trPr>
        <w:tc>
          <w:tcPr>
            <w:tcW w:w="10343" w:type="dxa"/>
            <w:gridSpan w:val="15"/>
            <w:shd w:val="clear" w:color="auto" w:fill="000000" w:themeFill="text1"/>
          </w:tcPr>
          <w:p w14:paraId="383D887D" w14:textId="13CF1501" w:rsidR="00942BCC" w:rsidRPr="0026173B" w:rsidRDefault="00942BCC" w:rsidP="00942BCC">
            <w:pPr>
              <w:pStyle w:val="Heading1"/>
              <w:outlineLvl w:val="0"/>
              <w:rPr>
                <w:sz w:val="16"/>
                <w:szCs w:val="16"/>
              </w:rPr>
            </w:pPr>
            <w:r w:rsidRPr="0026173B">
              <w:rPr>
                <w:b/>
                <w:color w:val="FFFFFF" w:themeColor="background1"/>
                <w:sz w:val="16"/>
                <w:szCs w:val="16"/>
              </w:rPr>
              <w:t>THIS PART OF QUESTIONNAIRE COMPLETED BY</w:t>
            </w:r>
          </w:p>
        </w:tc>
      </w:tr>
      <w:tr w:rsidR="00E326D4" w:rsidRPr="0026173B" w14:paraId="1D9B493A" w14:textId="77777777" w:rsidTr="008B3C0D">
        <w:trPr>
          <w:trHeight w:hRule="exact" w:val="600"/>
        </w:trPr>
        <w:tc>
          <w:tcPr>
            <w:tcW w:w="1273" w:type="dxa"/>
            <w:shd w:val="clear" w:color="auto" w:fill="DEEAF6" w:themeFill="accent5" w:themeFillTint="33"/>
          </w:tcPr>
          <w:p w14:paraId="3384F080" w14:textId="77777777" w:rsidR="00E326D4" w:rsidRPr="0026173B" w:rsidRDefault="00E326D4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Name:</w:t>
            </w:r>
          </w:p>
        </w:tc>
        <w:tc>
          <w:tcPr>
            <w:tcW w:w="2266" w:type="dxa"/>
            <w:gridSpan w:val="2"/>
            <w:shd w:val="clear" w:color="auto" w:fill="DEEAF6" w:themeFill="accent5" w:themeFillTint="33"/>
          </w:tcPr>
          <w:p w14:paraId="0E0B30ED" w14:textId="77777777" w:rsidR="00E326D4" w:rsidRPr="0026173B" w:rsidRDefault="00E326D4" w:rsidP="00942BCC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12"/>
            <w:shd w:val="clear" w:color="auto" w:fill="DEEAF6" w:themeFill="accent5" w:themeFillTint="33"/>
          </w:tcPr>
          <w:p w14:paraId="5E60A014" w14:textId="77777777" w:rsidR="00E326D4" w:rsidRPr="0026173B" w:rsidRDefault="00E326D4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Signature:</w:t>
            </w:r>
          </w:p>
        </w:tc>
      </w:tr>
      <w:tr w:rsidR="00E326D4" w:rsidRPr="0026173B" w14:paraId="6DFA7CE5" w14:textId="77777777" w:rsidTr="008B3C0D">
        <w:trPr>
          <w:trHeight w:hRule="exact" w:val="704"/>
        </w:trPr>
        <w:tc>
          <w:tcPr>
            <w:tcW w:w="1273" w:type="dxa"/>
            <w:shd w:val="clear" w:color="auto" w:fill="DEEAF6" w:themeFill="accent5" w:themeFillTint="33"/>
          </w:tcPr>
          <w:p w14:paraId="69550531" w14:textId="77777777" w:rsidR="00E326D4" w:rsidRPr="0026173B" w:rsidRDefault="00E326D4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Position:</w:t>
            </w:r>
          </w:p>
        </w:tc>
        <w:tc>
          <w:tcPr>
            <w:tcW w:w="2266" w:type="dxa"/>
            <w:gridSpan w:val="2"/>
            <w:shd w:val="clear" w:color="auto" w:fill="DEEAF6" w:themeFill="accent5" w:themeFillTint="33"/>
          </w:tcPr>
          <w:p w14:paraId="7DB521CE" w14:textId="77777777" w:rsidR="00E326D4" w:rsidRPr="0026173B" w:rsidRDefault="00E326D4" w:rsidP="00942BCC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6804" w:type="dxa"/>
            <w:gridSpan w:val="12"/>
            <w:shd w:val="clear" w:color="auto" w:fill="DEEAF6" w:themeFill="accent5" w:themeFillTint="33"/>
          </w:tcPr>
          <w:p w14:paraId="28DEE974" w14:textId="77777777" w:rsidR="00E326D4" w:rsidRPr="0026173B" w:rsidRDefault="00E326D4" w:rsidP="00942BCC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Date:</w:t>
            </w:r>
          </w:p>
        </w:tc>
      </w:tr>
    </w:tbl>
    <w:p w14:paraId="22D65920" w14:textId="77777777" w:rsidR="0000719F" w:rsidRDefault="0000719F" w:rsidP="005710D0">
      <w:pPr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0C7908B4" w14:textId="4B786948" w:rsidR="00FC0BBA" w:rsidRPr="00FC0BBA" w:rsidRDefault="00FC0BBA" w:rsidP="00FC0BBA">
      <w:pPr>
        <w:pStyle w:val="MELegal1"/>
        <w:numPr>
          <w:ilvl w:val="0"/>
          <w:numId w:val="0"/>
        </w:numPr>
        <w:ind w:left="426" w:hanging="426"/>
      </w:pPr>
      <w:r w:rsidRPr="00FC0BBA">
        <w:lastRenderedPageBreak/>
        <w:t xml:space="preserve">SECTION TWO – PRODUCT </w:t>
      </w:r>
      <w:r w:rsidR="007B330E">
        <w:t xml:space="preserve">AND MANUFACTURING </w:t>
      </w:r>
      <w:r w:rsidRPr="00FC0BBA">
        <w:t>INFORMATION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81"/>
        <w:gridCol w:w="709"/>
        <w:gridCol w:w="708"/>
        <w:gridCol w:w="3398"/>
      </w:tblGrid>
      <w:tr w:rsidR="007B330E" w14:paraId="4ACCF329" w14:textId="77777777" w:rsidTr="007B330E">
        <w:tc>
          <w:tcPr>
            <w:tcW w:w="10196" w:type="dxa"/>
            <w:gridSpan w:val="4"/>
            <w:shd w:val="clear" w:color="auto" w:fill="000000" w:themeFill="text1"/>
          </w:tcPr>
          <w:p w14:paraId="2CF84071" w14:textId="1BFC7A5A" w:rsidR="007B330E" w:rsidRPr="007B330E" w:rsidRDefault="007B330E" w:rsidP="00FC0BBA">
            <w:pPr>
              <w:rPr>
                <w:b/>
                <w:sz w:val="16"/>
                <w:szCs w:val="16"/>
                <w:lang w:eastAsia="en-AU"/>
              </w:rPr>
            </w:pPr>
            <w:r w:rsidRPr="007B330E">
              <w:rPr>
                <w:b/>
                <w:sz w:val="16"/>
                <w:szCs w:val="16"/>
                <w:lang w:eastAsia="en-AU"/>
              </w:rPr>
              <w:t>ITEM AND CATALOGUE MANAGEMENT</w:t>
            </w:r>
          </w:p>
        </w:tc>
      </w:tr>
      <w:tr w:rsidR="007B330E" w14:paraId="1C9853D5" w14:textId="77777777" w:rsidTr="00270A57">
        <w:trPr>
          <w:trHeight w:val="503"/>
        </w:trPr>
        <w:tc>
          <w:tcPr>
            <w:tcW w:w="5381" w:type="dxa"/>
            <w:vMerge w:val="restart"/>
          </w:tcPr>
          <w:p w14:paraId="33994A01" w14:textId="6A3FCED3" w:rsidR="007B330E" w:rsidRPr="007B330E" w:rsidRDefault="007B330E" w:rsidP="007B330E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sz w:val="16"/>
                <w:szCs w:val="16"/>
                <w:lang w:eastAsia="en-AU"/>
              </w:rPr>
              <w:t xml:space="preserve">Are your Products registered with GS1 National Product Catalogue? </w:t>
            </w:r>
          </w:p>
        </w:tc>
        <w:tc>
          <w:tcPr>
            <w:tcW w:w="709" w:type="dxa"/>
          </w:tcPr>
          <w:p w14:paraId="0678471F" w14:textId="4C5C50E4" w:rsidR="007B330E" w:rsidRPr="007B330E" w:rsidRDefault="007B330E" w:rsidP="007B330E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1001317345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1AB8E79A" w14:textId="0C982860" w:rsidR="007B330E" w:rsidRPr="007B330E" w:rsidRDefault="007B330E" w:rsidP="007B330E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 w:val="restart"/>
          </w:tcPr>
          <w:p w14:paraId="369493E2" w14:textId="2119AA99" w:rsidR="007B330E" w:rsidRPr="007B330E" w:rsidRDefault="00BD485B" w:rsidP="007B330E">
            <w:pPr>
              <w:pStyle w:val="BodyTex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If no, you must provide r</w:t>
            </w:r>
            <w:r w:rsidR="007B330E" w:rsidRPr="007B330E">
              <w:rPr>
                <w:rFonts w:cs="Arial"/>
                <w:sz w:val="16"/>
                <w:szCs w:val="16"/>
              </w:rPr>
              <w:t>easons</w:t>
            </w:r>
            <w:r>
              <w:rPr>
                <w:rFonts w:cs="Arial"/>
                <w:sz w:val="16"/>
                <w:szCs w:val="16"/>
              </w:rPr>
              <w:t xml:space="preserve"> and alternative for management of Product data</w:t>
            </w:r>
            <w:r w:rsidR="007B330E" w:rsidRPr="007B330E">
              <w:rPr>
                <w:rFonts w:cs="Arial"/>
                <w:sz w:val="16"/>
                <w:szCs w:val="16"/>
              </w:rPr>
              <w:t>:</w:t>
            </w:r>
          </w:p>
          <w:sdt>
            <w:sdtPr>
              <w:rPr>
                <w:sz w:val="16"/>
                <w:szCs w:val="16"/>
              </w:rPr>
              <w:id w:val="329416401"/>
              <w:placeholder>
                <w:docPart w:val="F7358359C88748378901A5310A4B4B4E"/>
              </w:placeholder>
              <w:showingPlcHdr/>
            </w:sdtPr>
            <w:sdtEndPr/>
            <w:sdtContent>
              <w:p w14:paraId="4299AD40" w14:textId="7CFA0337" w:rsidR="007B330E" w:rsidRPr="007B330E" w:rsidRDefault="007B330E" w:rsidP="007B330E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7B330E" w14:paraId="3609E0E7" w14:textId="77777777" w:rsidTr="00270A57">
        <w:trPr>
          <w:trHeight w:val="502"/>
        </w:trPr>
        <w:tc>
          <w:tcPr>
            <w:tcW w:w="5381" w:type="dxa"/>
            <w:vMerge/>
          </w:tcPr>
          <w:p w14:paraId="5F13CF1F" w14:textId="77777777" w:rsidR="007B330E" w:rsidRPr="007B330E" w:rsidRDefault="007B330E" w:rsidP="007B330E">
            <w:pPr>
              <w:rPr>
                <w:sz w:val="16"/>
                <w:szCs w:val="16"/>
                <w:lang w:eastAsia="en-AU"/>
              </w:rPr>
            </w:pPr>
          </w:p>
        </w:tc>
        <w:tc>
          <w:tcPr>
            <w:tcW w:w="709" w:type="dxa"/>
          </w:tcPr>
          <w:p w14:paraId="1595066B" w14:textId="4451B3C8" w:rsidR="007B330E" w:rsidRPr="007B330E" w:rsidRDefault="007B330E" w:rsidP="007B330E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151444486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15FDB939" w14:textId="0D6ACF62" w:rsidR="007B330E" w:rsidRPr="007B330E" w:rsidRDefault="007B330E" w:rsidP="007B330E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/>
          </w:tcPr>
          <w:p w14:paraId="41B774D5" w14:textId="77777777" w:rsidR="007B330E" w:rsidRPr="007B330E" w:rsidRDefault="007B330E" w:rsidP="007B330E">
            <w:pPr>
              <w:rPr>
                <w:sz w:val="16"/>
                <w:szCs w:val="16"/>
                <w:lang w:eastAsia="en-AU"/>
              </w:rPr>
            </w:pPr>
          </w:p>
        </w:tc>
      </w:tr>
      <w:tr w:rsidR="00BD485B" w14:paraId="12856A99" w14:textId="77777777" w:rsidTr="00270A57">
        <w:trPr>
          <w:trHeight w:val="578"/>
        </w:trPr>
        <w:tc>
          <w:tcPr>
            <w:tcW w:w="5381" w:type="dxa"/>
            <w:vMerge w:val="restart"/>
          </w:tcPr>
          <w:p w14:paraId="1AD4D538" w14:textId="4FB8FB5F" w:rsidR="00BD485B" w:rsidRPr="007B330E" w:rsidRDefault="00BD485B" w:rsidP="00BD485B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Do your Products have current MSDS or equivalent technical specification sheet for hazard determination and classification to verify the proper storage, handling and transportation of Product?</w:t>
            </w:r>
          </w:p>
        </w:tc>
        <w:tc>
          <w:tcPr>
            <w:tcW w:w="709" w:type="dxa"/>
          </w:tcPr>
          <w:p w14:paraId="4DBC0A16" w14:textId="4638074B" w:rsidR="00BD485B" w:rsidRPr="007B330E" w:rsidRDefault="00BD485B" w:rsidP="00BD485B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89743446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720479B7" w14:textId="6E7CA335" w:rsidR="00BD485B" w:rsidRPr="007B330E" w:rsidRDefault="00BD485B" w:rsidP="00BD485B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 w:val="restart"/>
          </w:tcPr>
          <w:p w14:paraId="3536D928" w14:textId="77777777" w:rsidR="00BD485B" w:rsidRDefault="00BD485B" w:rsidP="00BD485B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If no, you must provide information to Sigma for storage, handling and transportation of Product?</w:t>
            </w:r>
          </w:p>
          <w:sdt>
            <w:sdtPr>
              <w:rPr>
                <w:sz w:val="16"/>
                <w:szCs w:val="16"/>
              </w:rPr>
              <w:id w:val="-1270772483"/>
              <w:placeholder>
                <w:docPart w:val="7FF9DCAC2BC443F48C00E10C69E063AC"/>
              </w:placeholder>
              <w:showingPlcHdr/>
            </w:sdtPr>
            <w:sdtEndPr/>
            <w:sdtContent>
              <w:p w14:paraId="30BE6069" w14:textId="41101D0D" w:rsidR="00BD485B" w:rsidRPr="007B330E" w:rsidRDefault="00BD485B" w:rsidP="00BD485B">
                <w:pPr>
                  <w:rPr>
                    <w:sz w:val="16"/>
                    <w:szCs w:val="16"/>
                  </w:rPr>
                </w:pPr>
                <w:r w:rsidRPr="007B330E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BD485B" w14:paraId="5F49421B" w14:textId="77777777" w:rsidTr="00270A57">
        <w:trPr>
          <w:trHeight w:val="577"/>
        </w:trPr>
        <w:tc>
          <w:tcPr>
            <w:tcW w:w="5381" w:type="dxa"/>
            <w:vMerge/>
          </w:tcPr>
          <w:p w14:paraId="41DCD4A0" w14:textId="77777777" w:rsidR="00BD485B" w:rsidRDefault="00BD485B" w:rsidP="00BD485B">
            <w:pPr>
              <w:rPr>
                <w:sz w:val="16"/>
                <w:szCs w:val="16"/>
                <w:lang w:eastAsia="en-AU"/>
              </w:rPr>
            </w:pPr>
          </w:p>
        </w:tc>
        <w:tc>
          <w:tcPr>
            <w:tcW w:w="709" w:type="dxa"/>
          </w:tcPr>
          <w:p w14:paraId="5265A0DD" w14:textId="3E8E15B9" w:rsidR="00BD485B" w:rsidRPr="007B330E" w:rsidRDefault="00BD485B" w:rsidP="00BD485B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21671291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4FD5DB2F" w14:textId="6BE44294" w:rsidR="00BD485B" w:rsidRPr="007B330E" w:rsidRDefault="00BD485B" w:rsidP="00BD485B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/>
          </w:tcPr>
          <w:p w14:paraId="5A468AD7" w14:textId="77777777" w:rsidR="00BD485B" w:rsidRPr="007B330E" w:rsidRDefault="00BD485B" w:rsidP="00BD485B">
            <w:pPr>
              <w:rPr>
                <w:sz w:val="16"/>
                <w:szCs w:val="16"/>
                <w:lang w:eastAsia="en-AU"/>
              </w:rPr>
            </w:pPr>
          </w:p>
        </w:tc>
      </w:tr>
      <w:tr w:rsidR="007B330E" w14:paraId="5FC22558" w14:textId="77777777" w:rsidTr="007B330E">
        <w:tc>
          <w:tcPr>
            <w:tcW w:w="10196" w:type="dxa"/>
            <w:gridSpan w:val="4"/>
            <w:shd w:val="clear" w:color="auto" w:fill="000000" w:themeFill="text1"/>
          </w:tcPr>
          <w:p w14:paraId="1059CAB4" w14:textId="5D432701" w:rsidR="007B330E" w:rsidRPr="007B330E" w:rsidRDefault="007B330E" w:rsidP="00FC0BBA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 xml:space="preserve">MANUFACTURING </w:t>
            </w:r>
            <w:r w:rsidR="00BD485B">
              <w:rPr>
                <w:sz w:val="16"/>
                <w:szCs w:val="16"/>
                <w:lang w:eastAsia="en-AU"/>
              </w:rPr>
              <w:t xml:space="preserve">AND SAFETY </w:t>
            </w:r>
            <w:r>
              <w:rPr>
                <w:sz w:val="16"/>
                <w:szCs w:val="16"/>
                <w:lang w:eastAsia="en-AU"/>
              </w:rPr>
              <w:t>INFORMATION</w:t>
            </w:r>
          </w:p>
        </w:tc>
      </w:tr>
      <w:tr w:rsidR="00BD485B" w14:paraId="3989FDFB" w14:textId="77777777" w:rsidTr="00270A57">
        <w:tc>
          <w:tcPr>
            <w:tcW w:w="5381" w:type="dxa"/>
          </w:tcPr>
          <w:p w14:paraId="08DADA23" w14:textId="336ED022" w:rsidR="00BD485B" w:rsidRDefault="00BD485B" w:rsidP="00FC0BBA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Where are the premises where the Products will be manufactured?</w:t>
            </w:r>
          </w:p>
        </w:tc>
        <w:tc>
          <w:tcPr>
            <w:tcW w:w="4815" w:type="dxa"/>
            <w:gridSpan w:val="3"/>
          </w:tcPr>
          <w:p w14:paraId="3A00E08C" w14:textId="77777777" w:rsidR="00BD485B" w:rsidRDefault="00BD485B" w:rsidP="00FC0BBA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Please provide details:</w:t>
            </w:r>
          </w:p>
          <w:sdt>
            <w:sdtPr>
              <w:rPr>
                <w:sz w:val="16"/>
                <w:szCs w:val="16"/>
              </w:rPr>
              <w:id w:val="-653218776"/>
              <w:placeholder>
                <w:docPart w:val="27273F0753CC46C1BEC29A198A72512C"/>
              </w:placeholder>
              <w:showingPlcHdr/>
            </w:sdtPr>
            <w:sdtEndPr/>
            <w:sdtContent>
              <w:p w14:paraId="45B12FF7" w14:textId="590C7A1F" w:rsidR="00BD485B" w:rsidRPr="007B330E" w:rsidRDefault="00BD485B" w:rsidP="00FC0BBA">
                <w:pPr>
                  <w:rPr>
                    <w:sz w:val="16"/>
                    <w:szCs w:val="16"/>
                  </w:rPr>
                </w:pPr>
                <w:r w:rsidRPr="007B330E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270A57" w14:paraId="3362CF4A" w14:textId="77777777" w:rsidTr="00270A57">
        <w:trPr>
          <w:trHeight w:val="398"/>
        </w:trPr>
        <w:tc>
          <w:tcPr>
            <w:tcW w:w="5381" w:type="dxa"/>
            <w:vMerge w:val="restart"/>
          </w:tcPr>
          <w:p w14:paraId="649E5771" w14:textId="05D3C001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 xml:space="preserve">Are your premises audited for </w:t>
            </w:r>
            <w:r w:rsidRPr="00270A57">
              <w:rPr>
                <w:i/>
                <w:sz w:val="16"/>
                <w:szCs w:val="16"/>
                <w:lang w:eastAsia="en-AU"/>
              </w:rPr>
              <w:t>Code of Good Manufacturing Practice</w:t>
            </w:r>
            <w:r>
              <w:rPr>
                <w:sz w:val="16"/>
                <w:szCs w:val="16"/>
                <w:lang w:eastAsia="en-AU"/>
              </w:rPr>
              <w:t xml:space="preserve"> compliance and/or Food Safety or other 3d party auditing agency?  If so please provide date of last audit?</w:t>
            </w:r>
          </w:p>
        </w:tc>
        <w:tc>
          <w:tcPr>
            <w:tcW w:w="709" w:type="dxa"/>
          </w:tcPr>
          <w:p w14:paraId="38C14546" w14:textId="7AC36854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22773832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6D551BB4" w14:textId="358651AE" w:rsidR="00270A57" w:rsidRDefault="00270A57" w:rsidP="00270A57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 w:val="restart"/>
          </w:tcPr>
          <w:p w14:paraId="7D6E87C3" w14:textId="77777777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If no, please provide reasons.  If Yes, please provide date:</w:t>
            </w:r>
          </w:p>
          <w:sdt>
            <w:sdtPr>
              <w:rPr>
                <w:sz w:val="16"/>
                <w:szCs w:val="16"/>
              </w:rPr>
              <w:id w:val="238370888"/>
              <w:placeholder>
                <w:docPart w:val="8D3FC0F854654FC9832A579E8FAC4D4B"/>
              </w:placeholder>
              <w:showingPlcHdr/>
            </w:sdtPr>
            <w:sdtEndPr/>
            <w:sdtContent>
              <w:p w14:paraId="298D78DF" w14:textId="418C0C7E" w:rsidR="00270A57" w:rsidRDefault="00270A57" w:rsidP="00270A57">
                <w:pPr>
                  <w:rPr>
                    <w:sz w:val="16"/>
                    <w:szCs w:val="16"/>
                  </w:rPr>
                </w:pPr>
                <w:r w:rsidRPr="007B330E">
                  <w:rPr>
                    <w:rStyle w:val="PlaceholderText"/>
                    <w:sz w:val="16"/>
                    <w:szCs w:val="16"/>
                  </w:rPr>
                  <w:t>Click or tap here to enter text.</w:t>
                </w:r>
              </w:p>
            </w:sdtContent>
          </w:sdt>
        </w:tc>
      </w:tr>
      <w:tr w:rsidR="00270A57" w14:paraId="29D94636" w14:textId="77777777" w:rsidTr="00270A57">
        <w:trPr>
          <w:trHeight w:val="397"/>
        </w:trPr>
        <w:tc>
          <w:tcPr>
            <w:tcW w:w="5381" w:type="dxa"/>
            <w:vMerge/>
          </w:tcPr>
          <w:p w14:paraId="13025B25" w14:textId="77777777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</w:p>
        </w:tc>
        <w:tc>
          <w:tcPr>
            <w:tcW w:w="709" w:type="dxa"/>
          </w:tcPr>
          <w:p w14:paraId="67723715" w14:textId="7CF86117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952449909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5C6F467F" w14:textId="5FB1AA3C" w:rsidR="00270A57" w:rsidRDefault="00270A57" w:rsidP="00270A57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/>
          </w:tcPr>
          <w:p w14:paraId="33F06ED9" w14:textId="77777777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</w:p>
        </w:tc>
      </w:tr>
      <w:tr w:rsidR="000C68F8" w14:paraId="45ED7584" w14:textId="77777777" w:rsidTr="00270A57">
        <w:trPr>
          <w:trHeight w:val="210"/>
        </w:trPr>
        <w:tc>
          <w:tcPr>
            <w:tcW w:w="5381" w:type="dxa"/>
            <w:vMerge w:val="restart"/>
          </w:tcPr>
          <w:p w14:paraId="302B358E" w14:textId="77C02E2D" w:rsidR="000C68F8" w:rsidRDefault="000C68F8" w:rsidP="000C68F8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Are the Products covered by Mandatory Product Safety Standards (e.g. toys and child related products)?</w:t>
            </w:r>
          </w:p>
        </w:tc>
        <w:tc>
          <w:tcPr>
            <w:tcW w:w="709" w:type="dxa"/>
          </w:tcPr>
          <w:p w14:paraId="3B8211FA" w14:textId="61AE3014" w:rsidR="000C68F8" w:rsidRDefault="000C68F8" w:rsidP="000C68F8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176734871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14F3A8D3" w14:textId="72774701" w:rsidR="000C68F8" w:rsidRDefault="000C68F8" w:rsidP="000C68F8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 w:val="restart"/>
          </w:tcPr>
          <w:p w14:paraId="04B24428" w14:textId="46943F18" w:rsidR="000C68F8" w:rsidRDefault="000C68F8" w:rsidP="000C68F8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If Yes, please provide quality and safety testing results for the items from an independent 3</w:t>
            </w:r>
            <w:r w:rsidRPr="000C68F8">
              <w:rPr>
                <w:sz w:val="16"/>
                <w:szCs w:val="16"/>
                <w:vertAlign w:val="superscript"/>
                <w:lang w:eastAsia="en-AU"/>
              </w:rPr>
              <w:t>rd</w:t>
            </w:r>
            <w:r>
              <w:rPr>
                <w:sz w:val="16"/>
                <w:szCs w:val="16"/>
                <w:lang w:eastAsia="en-AU"/>
              </w:rPr>
              <w:t xml:space="preserve"> party accredited non-governmental laboratory.</w:t>
            </w:r>
          </w:p>
        </w:tc>
      </w:tr>
      <w:tr w:rsidR="000C68F8" w14:paraId="74369022" w14:textId="77777777" w:rsidTr="00270A57">
        <w:trPr>
          <w:trHeight w:val="210"/>
        </w:trPr>
        <w:tc>
          <w:tcPr>
            <w:tcW w:w="5381" w:type="dxa"/>
            <w:vMerge/>
          </w:tcPr>
          <w:p w14:paraId="73D198B7" w14:textId="77777777" w:rsidR="000C68F8" w:rsidRDefault="000C68F8" w:rsidP="000C68F8">
            <w:pPr>
              <w:rPr>
                <w:sz w:val="16"/>
                <w:szCs w:val="16"/>
                <w:lang w:eastAsia="en-AU"/>
              </w:rPr>
            </w:pPr>
          </w:p>
        </w:tc>
        <w:tc>
          <w:tcPr>
            <w:tcW w:w="709" w:type="dxa"/>
          </w:tcPr>
          <w:p w14:paraId="399E7E51" w14:textId="64EBE61A" w:rsidR="000C68F8" w:rsidRDefault="000C68F8" w:rsidP="000C68F8">
            <w:pPr>
              <w:rPr>
                <w:sz w:val="16"/>
                <w:szCs w:val="16"/>
                <w:lang w:eastAsia="en-AU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-1875681601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4ADC8CB5" w14:textId="48E74D49" w:rsidR="000C68F8" w:rsidRDefault="000C68F8" w:rsidP="000C68F8">
                <w:pPr>
                  <w:rPr>
                    <w:sz w:val="16"/>
                    <w:szCs w:val="16"/>
                    <w:lang w:eastAsia="en-AU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/>
          </w:tcPr>
          <w:p w14:paraId="0A0EC8B5" w14:textId="77777777" w:rsidR="000C68F8" w:rsidRDefault="000C68F8" w:rsidP="000C68F8">
            <w:pPr>
              <w:rPr>
                <w:sz w:val="16"/>
                <w:szCs w:val="16"/>
                <w:lang w:eastAsia="en-AU"/>
              </w:rPr>
            </w:pPr>
          </w:p>
        </w:tc>
      </w:tr>
      <w:tr w:rsidR="00270A57" w14:paraId="2D4A0FEA" w14:textId="77777777" w:rsidTr="00270A57">
        <w:trPr>
          <w:trHeight w:val="210"/>
        </w:trPr>
        <w:tc>
          <w:tcPr>
            <w:tcW w:w="10196" w:type="dxa"/>
            <w:gridSpan w:val="4"/>
            <w:shd w:val="clear" w:color="auto" w:fill="000000" w:themeFill="text1"/>
          </w:tcPr>
          <w:p w14:paraId="358AEA44" w14:textId="7961C4DE" w:rsidR="00270A57" w:rsidRDefault="00270A57" w:rsidP="000C68F8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CUSTOMER COMPLAINTS AND RECALLS</w:t>
            </w:r>
          </w:p>
        </w:tc>
      </w:tr>
      <w:tr w:rsidR="00270A57" w14:paraId="69278F54" w14:textId="77777777" w:rsidTr="00270A57">
        <w:trPr>
          <w:trHeight w:val="308"/>
        </w:trPr>
        <w:tc>
          <w:tcPr>
            <w:tcW w:w="5381" w:type="dxa"/>
            <w:vMerge w:val="restart"/>
          </w:tcPr>
          <w:p w14:paraId="4283E310" w14:textId="4C709E59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 xml:space="preserve">Do you have procedures for investigating Customer complaints and conducting recalls? </w:t>
            </w:r>
          </w:p>
        </w:tc>
        <w:tc>
          <w:tcPr>
            <w:tcW w:w="709" w:type="dxa"/>
          </w:tcPr>
          <w:p w14:paraId="54BAD5F5" w14:textId="06282C48" w:rsidR="00270A57" w:rsidRPr="007B330E" w:rsidRDefault="00270A57" w:rsidP="00270A57">
            <w:pPr>
              <w:rPr>
                <w:sz w:val="16"/>
                <w:szCs w:val="16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Yes</w:t>
            </w:r>
          </w:p>
        </w:tc>
        <w:sdt>
          <w:sdtPr>
            <w:rPr>
              <w:sz w:val="16"/>
              <w:szCs w:val="16"/>
            </w:rPr>
            <w:id w:val="1232582377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2537187C" w14:textId="4E3789BE" w:rsidR="00270A57" w:rsidRPr="007B330E" w:rsidRDefault="00270A57" w:rsidP="00270A57">
                <w:pPr>
                  <w:rPr>
                    <w:sz w:val="16"/>
                    <w:szCs w:val="16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 w:val="restart"/>
          </w:tcPr>
          <w:p w14:paraId="4DB30DDC" w14:textId="482FFEBA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  <w:r>
              <w:rPr>
                <w:sz w:val="16"/>
                <w:szCs w:val="16"/>
                <w:lang w:eastAsia="en-AU"/>
              </w:rPr>
              <w:t>If Yes, please provide copy of Recall Plan when requested by Sigma.  If no, please provide reasons.</w:t>
            </w:r>
          </w:p>
        </w:tc>
      </w:tr>
      <w:tr w:rsidR="00270A57" w14:paraId="2BCC97C7" w14:textId="77777777" w:rsidTr="00270A57">
        <w:trPr>
          <w:trHeight w:val="307"/>
        </w:trPr>
        <w:tc>
          <w:tcPr>
            <w:tcW w:w="5381" w:type="dxa"/>
            <w:vMerge/>
          </w:tcPr>
          <w:p w14:paraId="5ED2D553" w14:textId="77777777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</w:p>
        </w:tc>
        <w:tc>
          <w:tcPr>
            <w:tcW w:w="709" w:type="dxa"/>
          </w:tcPr>
          <w:p w14:paraId="4C5B7141" w14:textId="43AC11B8" w:rsidR="00270A57" w:rsidRPr="007B330E" w:rsidRDefault="00270A57" w:rsidP="00270A57">
            <w:pPr>
              <w:rPr>
                <w:sz w:val="16"/>
                <w:szCs w:val="16"/>
              </w:rPr>
            </w:pPr>
            <w:r w:rsidRPr="007B330E">
              <w:rPr>
                <w:color w:val="000000" w:themeColor="text1"/>
                <w:sz w:val="16"/>
                <w:szCs w:val="16"/>
              </w:rPr>
              <w:t>No</w:t>
            </w:r>
          </w:p>
        </w:tc>
        <w:sdt>
          <w:sdtPr>
            <w:rPr>
              <w:sz w:val="16"/>
              <w:szCs w:val="16"/>
            </w:rPr>
            <w:id w:val="2103062678"/>
            <w14:checkbox>
              <w14:checked w14:val="0"/>
              <w14:checkedState w14:val="00FC" w14:font="Wingdings"/>
              <w14:uncheckedState w14:val="2610" w14:font="MS Gothic"/>
            </w14:checkbox>
          </w:sdtPr>
          <w:sdtEndPr/>
          <w:sdtContent>
            <w:tc>
              <w:tcPr>
                <w:tcW w:w="708" w:type="dxa"/>
              </w:tcPr>
              <w:p w14:paraId="594EB0D6" w14:textId="3B309590" w:rsidR="00270A57" w:rsidRPr="007B330E" w:rsidRDefault="00270A57" w:rsidP="00270A57">
                <w:pPr>
                  <w:rPr>
                    <w:sz w:val="16"/>
                    <w:szCs w:val="16"/>
                  </w:rPr>
                </w:pPr>
                <w:r w:rsidRPr="007B330E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p>
            </w:tc>
          </w:sdtContent>
        </w:sdt>
        <w:tc>
          <w:tcPr>
            <w:tcW w:w="3398" w:type="dxa"/>
            <w:vMerge/>
          </w:tcPr>
          <w:p w14:paraId="3AE2D9DC" w14:textId="77777777" w:rsidR="00270A57" w:rsidRDefault="00270A57" w:rsidP="00270A57">
            <w:pPr>
              <w:rPr>
                <w:sz w:val="16"/>
                <w:szCs w:val="16"/>
                <w:lang w:eastAsia="en-AU"/>
              </w:rPr>
            </w:pPr>
          </w:p>
        </w:tc>
      </w:tr>
    </w:tbl>
    <w:tbl>
      <w:tblPr>
        <w:tblStyle w:val="TableGridLight"/>
        <w:tblW w:w="1020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278"/>
        <w:gridCol w:w="2266"/>
        <w:gridCol w:w="6662"/>
      </w:tblGrid>
      <w:tr w:rsidR="00270A57" w:rsidRPr="0026173B" w14:paraId="171A5C2B" w14:textId="77777777" w:rsidTr="00270A57">
        <w:trPr>
          <w:trHeight w:hRule="exact" w:val="400"/>
        </w:trPr>
        <w:tc>
          <w:tcPr>
            <w:tcW w:w="10206" w:type="dxa"/>
            <w:gridSpan w:val="3"/>
            <w:shd w:val="clear" w:color="auto" w:fill="000000" w:themeFill="text1"/>
          </w:tcPr>
          <w:p w14:paraId="37496E54" w14:textId="77777777" w:rsidR="00270A57" w:rsidRPr="0026173B" w:rsidRDefault="00270A57" w:rsidP="007D1271">
            <w:pPr>
              <w:pStyle w:val="Heading1"/>
              <w:outlineLvl w:val="0"/>
              <w:rPr>
                <w:sz w:val="16"/>
                <w:szCs w:val="16"/>
              </w:rPr>
            </w:pPr>
            <w:r w:rsidRPr="0026173B">
              <w:rPr>
                <w:b/>
                <w:color w:val="FFFFFF" w:themeColor="background1"/>
                <w:sz w:val="16"/>
                <w:szCs w:val="16"/>
              </w:rPr>
              <w:t>THIS PART OF QUESTIONNAIRE COMPLETED BY</w:t>
            </w:r>
          </w:p>
        </w:tc>
      </w:tr>
      <w:tr w:rsidR="00270A57" w:rsidRPr="0026173B" w14:paraId="177E11CF" w14:textId="77777777" w:rsidTr="008B3C0D">
        <w:trPr>
          <w:trHeight w:hRule="exact" w:val="600"/>
        </w:trPr>
        <w:tc>
          <w:tcPr>
            <w:tcW w:w="1278" w:type="dxa"/>
            <w:shd w:val="clear" w:color="auto" w:fill="DEEAF6" w:themeFill="accent5" w:themeFillTint="33"/>
          </w:tcPr>
          <w:p w14:paraId="694E9451" w14:textId="77777777" w:rsidR="00270A57" w:rsidRPr="0026173B" w:rsidRDefault="00270A57" w:rsidP="007D1271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Name: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069CD832" w14:textId="77777777" w:rsidR="00270A57" w:rsidRPr="0026173B" w:rsidRDefault="00270A57" w:rsidP="007D127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DEEAF6" w:themeFill="accent5" w:themeFillTint="33"/>
          </w:tcPr>
          <w:p w14:paraId="4A1EB7CD" w14:textId="77777777" w:rsidR="00270A57" w:rsidRPr="0026173B" w:rsidRDefault="00270A57" w:rsidP="007D1271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Signature:</w:t>
            </w:r>
          </w:p>
        </w:tc>
      </w:tr>
      <w:tr w:rsidR="00270A57" w:rsidRPr="0026173B" w14:paraId="654AD726" w14:textId="77777777" w:rsidTr="008B3C0D">
        <w:trPr>
          <w:trHeight w:hRule="exact" w:val="704"/>
        </w:trPr>
        <w:tc>
          <w:tcPr>
            <w:tcW w:w="1278" w:type="dxa"/>
            <w:shd w:val="clear" w:color="auto" w:fill="DEEAF6" w:themeFill="accent5" w:themeFillTint="33"/>
          </w:tcPr>
          <w:p w14:paraId="5A7DFFF9" w14:textId="77777777" w:rsidR="00270A57" w:rsidRPr="0026173B" w:rsidRDefault="00270A57" w:rsidP="007D1271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Position:</w:t>
            </w:r>
          </w:p>
        </w:tc>
        <w:tc>
          <w:tcPr>
            <w:tcW w:w="2266" w:type="dxa"/>
            <w:shd w:val="clear" w:color="auto" w:fill="DEEAF6" w:themeFill="accent5" w:themeFillTint="33"/>
          </w:tcPr>
          <w:p w14:paraId="2ED1E221" w14:textId="77777777" w:rsidR="00270A57" w:rsidRPr="0026173B" w:rsidRDefault="00270A57" w:rsidP="007D1271">
            <w:pPr>
              <w:pStyle w:val="BodyText"/>
              <w:rPr>
                <w:sz w:val="16"/>
                <w:szCs w:val="16"/>
              </w:rPr>
            </w:pPr>
          </w:p>
        </w:tc>
        <w:tc>
          <w:tcPr>
            <w:tcW w:w="6662" w:type="dxa"/>
            <w:shd w:val="clear" w:color="auto" w:fill="DEEAF6" w:themeFill="accent5" w:themeFillTint="33"/>
          </w:tcPr>
          <w:p w14:paraId="44DCCA54" w14:textId="77777777" w:rsidR="00270A57" w:rsidRPr="0026173B" w:rsidRDefault="00270A57" w:rsidP="007D1271">
            <w:pPr>
              <w:pStyle w:val="BodyText"/>
              <w:rPr>
                <w:sz w:val="16"/>
                <w:szCs w:val="16"/>
              </w:rPr>
            </w:pPr>
            <w:r w:rsidRPr="0026173B">
              <w:rPr>
                <w:sz w:val="16"/>
                <w:szCs w:val="16"/>
              </w:rPr>
              <w:t>Date:</w:t>
            </w:r>
          </w:p>
        </w:tc>
      </w:tr>
    </w:tbl>
    <w:p w14:paraId="6237C7DA" w14:textId="4C399C3D" w:rsidR="00056A96" w:rsidRPr="008B3C0D" w:rsidRDefault="008B3C0D" w:rsidP="00890C88">
      <w:pPr>
        <w:pStyle w:val="Heading1"/>
        <w:rPr>
          <w:rFonts w:ascii="Segoe UI" w:hAnsi="Segoe UI" w:cs="Segoe UI"/>
          <w:caps/>
          <w:color w:val="000000" w:themeColor="text1"/>
          <w:sz w:val="12"/>
          <w:szCs w:val="12"/>
        </w:rPr>
      </w:pPr>
      <w:bookmarkStart w:id="2" w:name="_Hlk523141527"/>
      <w:r w:rsidRPr="008B3C0D">
        <w:rPr>
          <w:caps/>
          <w:color w:val="000000" w:themeColor="text1"/>
          <w:sz w:val="12"/>
          <w:szCs w:val="12"/>
        </w:rPr>
        <w:t xml:space="preserve">INTERNAL </w:t>
      </w:r>
      <w:r w:rsidR="00056A96" w:rsidRPr="008B3C0D">
        <w:rPr>
          <w:caps/>
          <w:color w:val="000000" w:themeColor="text1"/>
          <w:sz w:val="12"/>
          <w:szCs w:val="12"/>
        </w:rPr>
        <w:t>Document control and related documents </w:t>
      </w:r>
    </w:p>
    <w:tbl>
      <w:tblPr>
        <w:tblW w:w="101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2"/>
        <w:gridCol w:w="2258"/>
        <w:gridCol w:w="2115"/>
        <w:gridCol w:w="4185"/>
      </w:tblGrid>
      <w:tr w:rsidR="00056A96" w:rsidRPr="008B3C0D" w14:paraId="5765B0F5" w14:textId="77777777" w:rsidTr="008B3C0D"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10FAD4E8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Name of document </w:t>
            </w:r>
          </w:p>
        </w:tc>
        <w:tc>
          <w:tcPr>
            <w:tcW w:w="4373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C6928A" w14:textId="4ADB70D9" w:rsidR="00056A96" w:rsidRPr="008B3C0D" w:rsidRDefault="007B330E" w:rsidP="008B3C0D">
            <w:pPr>
              <w:pStyle w:val="BodyText"/>
              <w:spacing w:before="60" w:after="0"/>
              <w:rPr>
                <w:sz w:val="12"/>
                <w:szCs w:val="12"/>
              </w:rPr>
            </w:pPr>
            <w:r w:rsidRPr="008B3C0D">
              <w:rPr>
                <w:sz w:val="12"/>
                <w:szCs w:val="12"/>
              </w:rPr>
              <w:t xml:space="preserve">Direct </w:t>
            </w:r>
            <w:r w:rsidR="00890C88" w:rsidRPr="008B3C0D">
              <w:rPr>
                <w:sz w:val="12"/>
                <w:szCs w:val="12"/>
              </w:rPr>
              <w:t xml:space="preserve">Supplier </w:t>
            </w:r>
            <w:r w:rsidR="008B3C0D">
              <w:rPr>
                <w:sz w:val="12"/>
                <w:szCs w:val="12"/>
              </w:rPr>
              <w:t xml:space="preserve">Due Diligence </w:t>
            </w:r>
            <w:r w:rsidR="00890C88" w:rsidRPr="008B3C0D">
              <w:rPr>
                <w:sz w:val="12"/>
                <w:szCs w:val="12"/>
              </w:rPr>
              <w:t>Questionnaire</w:t>
            </w:r>
          </w:p>
        </w:tc>
        <w:tc>
          <w:tcPr>
            <w:tcW w:w="4185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9F06BD6" w14:textId="31BF3C54" w:rsidR="00056A96" w:rsidRPr="008B3C0D" w:rsidRDefault="00CB7D14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sdt>
              <w:sdtPr>
                <w:rPr>
                  <w:color w:val="000000"/>
                  <w:sz w:val="12"/>
                  <w:szCs w:val="12"/>
                </w:rPr>
                <w:alias w:val="Category"/>
                <w:tag w:val=""/>
                <w:id w:val="1070305943"/>
                <w:placeholder>
                  <w:docPart w:val="ADB511636F764C34970F7C710259FB8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890C88" w:rsidRPr="008B3C0D">
                  <w:rPr>
                    <w:color w:val="000000"/>
                    <w:sz w:val="12"/>
                    <w:szCs w:val="12"/>
                  </w:rPr>
                  <w:t>S</w:t>
                </w:r>
                <w:r w:rsidR="007B330E" w:rsidRPr="008B3C0D">
                  <w:rPr>
                    <w:color w:val="000000"/>
                    <w:sz w:val="12"/>
                    <w:szCs w:val="12"/>
                  </w:rPr>
                  <w:t>G-FIN-CKL-1C2</w:t>
                </w:r>
              </w:sdtContent>
            </w:sdt>
          </w:p>
        </w:tc>
      </w:tr>
      <w:tr w:rsidR="00890C88" w:rsidRPr="008B3C0D" w14:paraId="1DBADB24" w14:textId="77777777" w:rsidTr="008B3C0D">
        <w:tc>
          <w:tcPr>
            <w:tcW w:w="1552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73428B08" w14:textId="77777777" w:rsidR="00890C88" w:rsidRPr="008B3C0D" w:rsidRDefault="00890C88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Document Author </w:t>
            </w:r>
          </w:p>
        </w:tc>
        <w:tc>
          <w:tcPr>
            <w:tcW w:w="8558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BB6FBF" w14:textId="7C278C72" w:rsidR="00890C88" w:rsidRPr="008B3C0D" w:rsidRDefault="00890C88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Renew Legal Counsel </w:t>
            </w:r>
          </w:p>
        </w:tc>
      </w:tr>
      <w:tr w:rsidR="008B3C0D" w:rsidRPr="008B3C0D" w14:paraId="4947CA7B" w14:textId="77777777" w:rsidTr="008B3C0D">
        <w:tc>
          <w:tcPr>
            <w:tcW w:w="1552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2475A502" w14:textId="77777777" w:rsidR="008B3C0D" w:rsidRPr="008B3C0D" w:rsidRDefault="008B3C0D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Document Approver </w:t>
            </w:r>
          </w:p>
        </w:tc>
        <w:tc>
          <w:tcPr>
            <w:tcW w:w="8558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80E115" w14:textId="3308B1F2" w:rsidR="008B3C0D" w:rsidRPr="008B3C0D" w:rsidRDefault="008B3C0D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Sam Lawson, General Counsel and Company Secretary</w:t>
            </w:r>
          </w:p>
        </w:tc>
      </w:tr>
      <w:tr w:rsidR="008B3C0D" w:rsidRPr="008B3C0D" w14:paraId="39CF6713" w14:textId="77777777" w:rsidTr="008B3C0D">
        <w:tc>
          <w:tcPr>
            <w:tcW w:w="1552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622FA13B" w14:textId="77777777" w:rsidR="008B3C0D" w:rsidRPr="008B3C0D" w:rsidRDefault="008B3C0D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Document Reviewers </w:t>
            </w:r>
          </w:p>
        </w:tc>
        <w:tc>
          <w:tcPr>
            <w:tcW w:w="8558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0513A5" w14:textId="0B6AE0E5" w:rsidR="008B3C0D" w:rsidRPr="008B3C0D" w:rsidRDefault="008B3C0D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0671AB">
              <w:rPr>
                <w:rFonts w:cs="Arial"/>
                <w:sz w:val="12"/>
                <w:szCs w:val="12"/>
                <w:lang w:eastAsia="en-AU"/>
              </w:rPr>
              <w:t>Karen Marshall, National Risk and Compliance Manager, Les Barnes Nati</w:t>
            </w:r>
            <w:r>
              <w:rPr>
                <w:rFonts w:cs="Arial"/>
                <w:sz w:val="12"/>
                <w:szCs w:val="12"/>
                <w:lang w:eastAsia="en-AU"/>
              </w:rPr>
              <w:t>onal Health and Safety Manager</w:t>
            </w:r>
          </w:p>
        </w:tc>
      </w:tr>
      <w:tr w:rsidR="00056A96" w:rsidRPr="008B3C0D" w14:paraId="7AE0C1EE" w14:textId="77777777" w:rsidTr="008B3C0D">
        <w:tc>
          <w:tcPr>
            <w:tcW w:w="1552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64B21E57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Review Period </w:t>
            </w:r>
          </w:p>
        </w:tc>
        <w:tc>
          <w:tcPr>
            <w:tcW w:w="4373" w:type="dxa"/>
            <w:gridSpan w:val="2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42D2AA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Two-yearly 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987C2E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 </w:t>
            </w:r>
          </w:p>
        </w:tc>
      </w:tr>
      <w:tr w:rsidR="000542EF" w:rsidRPr="008B3C0D" w14:paraId="277E1145" w14:textId="77777777" w:rsidTr="008B3C0D">
        <w:tc>
          <w:tcPr>
            <w:tcW w:w="1552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1B7CC3C5" w14:textId="77777777" w:rsidR="000542EF" w:rsidRPr="008B3C0D" w:rsidRDefault="000542EF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Related documents </w:t>
            </w:r>
          </w:p>
        </w:tc>
        <w:tc>
          <w:tcPr>
            <w:tcW w:w="8558" w:type="dxa"/>
            <w:gridSpan w:val="3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DC130E7" w14:textId="39D89B50" w:rsidR="000542EF" w:rsidRPr="008B3C0D" w:rsidRDefault="00270A57" w:rsidP="008B3C0D">
            <w:pPr>
              <w:pStyle w:val="BodyText"/>
              <w:spacing w:before="60" w:after="0"/>
              <w:rPr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Supplier Handbook</w:t>
            </w:r>
          </w:p>
        </w:tc>
      </w:tr>
      <w:tr w:rsidR="00056A96" w:rsidRPr="008B3C0D" w14:paraId="5EE79D24" w14:textId="77777777" w:rsidTr="008B3C0D">
        <w:trPr>
          <w:trHeight w:val="270"/>
        </w:trPr>
        <w:tc>
          <w:tcPr>
            <w:tcW w:w="1552" w:type="dxa"/>
            <w:vMerge w:val="restart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8C9C7"/>
            <w:hideMark/>
          </w:tcPr>
          <w:p w14:paraId="2A694794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Change record </w:t>
            </w: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EBC57F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Version 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044C9D" w14:textId="43BF731F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 </w:t>
            </w:r>
            <w:r w:rsidR="009A5EA2">
              <w:rPr>
                <w:sz w:val="12"/>
                <w:szCs w:val="12"/>
                <w:lang w:eastAsia="en-AU"/>
              </w:rPr>
              <w:t>1.1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FBF4B4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Notes </w:t>
            </w:r>
          </w:p>
        </w:tc>
      </w:tr>
      <w:tr w:rsidR="00056A96" w:rsidRPr="008B3C0D" w14:paraId="5B0FC0A8" w14:textId="77777777" w:rsidTr="008B3C0D">
        <w:trPr>
          <w:trHeight w:val="270"/>
        </w:trPr>
        <w:tc>
          <w:tcPr>
            <w:tcW w:w="1552" w:type="dxa"/>
            <w:vMerge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8462BD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</w:p>
        </w:tc>
        <w:tc>
          <w:tcPr>
            <w:tcW w:w="225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CCE5BE" w14:textId="7777777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Publish date </w:t>
            </w:r>
          </w:p>
        </w:tc>
        <w:tc>
          <w:tcPr>
            <w:tcW w:w="211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96983F" w14:textId="1850D8A7" w:rsidR="00056A96" w:rsidRPr="008B3C0D" w:rsidRDefault="00056A96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 w:rsidRPr="008B3C0D">
              <w:rPr>
                <w:sz w:val="12"/>
                <w:szCs w:val="12"/>
                <w:lang w:eastAsia="en-AU"/>
              </w:rPr>
              <w:t> </w:t>
            </w:r>
            <w:r w:rsidR="009A5EA2">
              <w:rPr>
                <w:sz w:val="12"/>
                <w:szCs w:val="12"/>
                <w:lang w:eastAsia="en-AU"/>
              </w:rPr>
              <w:t>August 2018</w:t>
            </w:r>
          </w:p>
        </w:tc>
        <w:tc>
          <w:tcPr>
            <w:tcW w:w="4185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5B63C7" w14:textId="17E4F448" w:rsidR="00056A96" w:rsidRPr="008B3C0D" w:rsidRDefault="009A5EA2" w:rsidP="008B3C0D">
            <w:pPr>
              <w:pStyle w:val="BodyText"/>
              <w:spacing w:before="60" w:after="0"/>
              <w:rPr>
                <w:rFonts w:ascii="Times New Roman" w:hAnsi="Times New Roman"/>
                <w:sz w:val="12"/>
                <w:szCs w:val="12"/>
                <w:lang w:eastAsia="en-AU"/>
              </w:rPr>
            </w:pPr>
            <w:r>
              <w:rPr>
                <w:sz w:val="12"/>
                <w:szCs w:val="12"/>
                <w:lang w:eastAsia="en-AU"/>
              </w:rPr>
              <w:t>Updated for publication on Sigma Website</w:t>
            </w:r>
          </w:p>
        </w:tc>
      </w:tr>
      <w:bookmarkEnd w:id="2"/>
    </w:tbl>
    <w:p w14:paraId="7CBB2DC9" w14:textId="3F97BCE4" w:rsidR="00056A96" w:rsidRPr="008B3C0D" w:rsidRDefault="00056A96" w:rsidP="008B3C0D">
      <w:pPr>
        <w:rPr>
          <w:sz w:val="12"/>
          <w:szCs w:val="12"/>
          <w:lang w:eastAsia="en-AU"/>
        </w:rPr>
      </w:pPr>
    </w:p>
    <w:sectPr w:rsidR="00056A96" w:rsidRPr="008B3C0D" w:rsidSect="009A5EA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843" w:right="991" w:bottom="1135" w:left="709" w:header="708" w:footer="1535" w:gutter="0"/>
      <w:cols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5677A7" w14:textId="77777777" w:rsidR="007B330E" w:rsidRDefault="007B330E" w:rsidP="00835417">
      <w:r>
        <w:separator/>
      </w:r>
    </w:p>
  </w:endnote>
  <w:endnote w:type="continuationSeparator" w:id="0">
    <w:p w14:paraId="472BAD2D" w14:textId="77777777" w:rsidR="007B330E" w:rsidRDefault="007B330E" w:rsidP="00835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LT Pro 57 Condensed">
    <w:altName w:val="Arial"/>
    <w:panose1 w:val="00000000000000000000"/>
    <w:charset w:val="00"/>
    <w:family w:val="swiss"/>
    <w:notTrueType/>
    <w:pitch w:val="variable"/>
    <w:sig w:usb0="00000001" w:usb1="5000205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74BAE7" w14:textId="77777777" w:rsidR="004C53FC" w:rsidRDefault="004C5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27499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4F43F5" w14:textId="6A188980" w:rsidR="009A5EA2" w:rsidRDefault="00CB7D14" w:rsidP="009A5EA2">
        <w:pPr>
          <w:pStyle w:val="Footer"/>
          <w:tabs>
            <w:tab w:val="clear" w:pos="4513"/>
            <w:tab w:val="center" w:pos="2552"/>
          </w:tabs>
          <w:spacing w:before="0"/>
          <w:rPr>
            <w:noProof/>
            <w:sz w:val="16"/>
            <w:szCs w:val="16"/>
            <w:lang w:eastAsia="en-AU"/>
          </w:rPr>
        </w:pPr>
        <w:sdt>
          <w:sdtPr>
            <w:rPr>
              <w:color w:val="000000"/>
              <w:sz w:val="16"/>
              <w:szCs w:val="16"/>
            </w:rPr>
            <w:alias w:val="Category"/>
            <w:tag w:val=""/>
            <w:id w:val="223719932"/>
            <w:placeholder>
              <w:docPart w:val="ADB511636F764C34970F7C710259FB88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r w:rsidR="007B330E" w:rsidRPr="009A5EA2">
              <w:rPr>
                <w:color w:val="000000"/>
                <w:sz w:val="16"/>
                <w:szCs w:val="16"/>
              </w:rPr>
              <w:t>SG-FIN-CKL-1C2</w:t>
            </w:r>
          </w:sdtContent>
        </w:sdt>
        <w:r w:rsidR="007B330E" w:rsidRPr="009A5EA2">
          <w:rPr>
            <w:noProof/>
            <w:sz w:val="16"/>
            <w:szCs w:val="16"/>
            <w:lang w:eastAsia="en-AU"/>
          </w:rPr>
          <w:t xml:space="preserve"> </w:t>
        </w:r>
        <w:r w:rsidR="009A5EA2" w:rsidRPr="009A5EA2">
          <w:rPr>
            <w:noProof/>
            <w:sz w:val="16"/>
            <w:szCs w:val="16"/>
            <w:lang w:eastAsia="en-AU"/>
          </w:rPr>
          <w:tab/>
        </w:r>
        <w:r w:rsidR="009A5EA2">
          <w:rPr>
            <w:noProof/>
            <w:sz w:val="16"/>
            <w:szCs w:val="16"/>
            <w:lang w:eastAsia="en-AU"/>
          </w:rPr>
          <w:t xml:space="preserve">Version 1.1 </w:t>
        </w:r>
        <w:r w:rsidR="009A5EA2" w:rsidRPr="009A5EA2">
          <w:rPr>
            <w:noProof/>
            <w:sz w:val="16"/>
            <w:szCs w:val="16"/>
            <w:lang w:eastAsia="en-AU"/>
          </w:rPr>
          <w:t>Published August 2018</w:t>
        </w:r>
      </w:p>
      <w:p w14:paraId="34297C0A" w14:textId="764EBC94" w:rsidR="007B330E" w:rsidRPr="009A5EA2" w:rsidRDefault="009A5EA2" w:rsidP="009A5EA2">
        <w:pPr>
          <w:pStyle w:val="Footer"/>
          <w:tabs>
            <w:tab w:val="clear" w:pos="4513"/>
            <w:tab w:val="center" w:pos="2552"/>
          </w:tabs>
          <w:spacing w:before="0"/>
          <w:rPr>
            <w:noProof/>
            <w:sz w:val="16"/>
            <w:szCs w:val="16"/>
            <w:lang w:eastAsia="en-AU"/>
          </w:rPr>
        </w:pPr>
        <w:r>
          <w:rPr>
            <w:noProof/>
            <w:sz w:val="16"/>
            <w:szCs w:val="16"/>
            <w:lang w:eastAsia="en-AU"/>
          </w:rPr>
          <w:t xml:space="preserve">Uncontrolled when </w:t>
        </w:r>
        <w:r w:rsidR="004C53FC">
          <w:rPr>
            <w:noProof/>
            <w:sz w:val="16"/>
            <w:szCs w:val="16"/>
            <w:lang w:eastAsia="en-AU"/>
          </w:rPr>
          <w:t>published</w:t>
        </w:r>
        <w:r>
          <w:rPr>
            <w:noProof/>
            <w:sz w:val="16"/>
            <w:szCs w:val="16"/>
            <w:lang w:eastAsia="en-AU"/>
          </w:rPr>
          <w:t xml:space="preserve"> </w:t>
        </w:r>
      </w:p>
      <w:p w14:paraId="3688566A" w14:textId="140BDF7A" w:rsidR="007B330E" w:rsidRDefault="007B330E" w:rsidP="00890C88">
        <w:pPr>
          <w:pStyle w:val="Footer"/>
          <w:spacing w:before="0"/>
          <w:jc w:val="center"/>
        </w:pPr>
        <w:r>
          <w:rPr>
            <w:noProof/>
            <w:lang w:eastAsia="en-AU"/>
          </w:rPr>
          <w:drawing>
            <wp:anchor distT="0" distB="0" distL="114300" distR="114300" simplePos="0" relativeHeight="251665408" behindDoc="1" locked="0" layoutInCell="1" allowOverlap="1" wp14:anchorId="43474DD6" wp14:editId="2181F0F2">
              <wp:simplePos x="0" y="0"/>
              <wp:positionH relativeFrom="page">
                <wp:posOffset>226060</wp:posOffset>
              </wp:positionH>
              <wp:positionV relativeFrom="paragraph">
                <wp:posOffset>-524510</wp:posOffset>
              </wp:positionV>
              <wp:extent cx="7324725" cy="1516380"/>
              <wp:effectExtent l="0" t="0" r="9525" b="7620"/>
              <wp:wrapNone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24725" cy="1516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7D1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B3E" w14:textId="71AB16EF" w:rsidR="009A5EA2" w:rsidRPr="004C53FC" w:rsidRDefault="007B330E" w:rsidP="009A5EA2">
    <w:pPr>
      <w:pStyle w:val="Footer"/>
      <w:tabs>
        <w:tab w:val="clear" w:pos="4513"/>
        <w:tab w:val="center" w:pos="2977"/>
      </w:tabs>
      <w:spacing w:before="0"/>
      <w:rPr>
        <w:color w:val="000000"/>
        <w:sz w:val="16"/>
        <w:szCs w:val="16"/>
      </w:rPr>
    </w:pPr>
    <w:r>
      <w:rPr>
        <w:noProof/>
        <w:lang w:eastAsia="en-AU"/>
      </w:rPr>
      <w:drawing>
        <wp:anchor distT="0" distB="0" distL="114300" distR="114300" simplePos="0" relativeHeight="251659775" behindDoc="1" locked="0" layoutInCell="1" allowOverlap="1" wp14:anchorId="22A91E83" wp14:editId="66E1430B">
          <wp:simplePos x="0" y="0"/>
          <wp:positionH relativeFrom="column">
            <wp:posOffset>-238125</wp:posOffset>
          </wp:positionH>
          <wp:positionV relativeFrom="paragraph">
            <wp:posOffset>-285750</wp:posOffset>
          </wp:positionV>
          <wp:extent cx="7324725" cy="1516380"/>
          <wp:effectExtent l="0" t="0" r="9525" b="762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4725" cy="1516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color w:val="000000"/>
          <w:sz w:val="16"/>
          <w:szCs w:val="16"/>
        </w:rPr>
        <w:alias w:val="Category"/>
        <w:tag w:val=""/>
        <w:id w:val="1697268625"/>
        <w:placeholder>
          <w:docPart w:val="1C1B8C3FFCD542CFA136E0697537466C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9A5EA2" w:rsidRPr="004C53FC">
          <w:rPr>
            <w:color w:val="000000"/>
            <w:sz w:val="16"/>
            <w:szCs w:val="16"/>
          </w:rPr>
          <w:t>SG-FIN-CKL-1C2</w:t>
        </w:r>
      </w:sdtContent>
    </w:sdt>
    <w:r w:rsidR="009A5EA2" w:rsidRPr="004C53FC">
      <w:rPr>
        <w:color w:val="000000"/>
        <w:sz w:val="16"/>
        <w:szCs w:val="16"/>
      </w:rPr>
      <w:tab/>
    </w:r>
    <w:r w:rsidR="009A5EA2" w:rsidRPr="004C53FC">
      <w:rPr>
        <w:noProof/>
        <w:sz w:val="16"/>
        <w:szCs w:val="16"/>
        <w:lang w:eastAsia="en-AU"/>
      </w:rPr>
      <w:t>Version 1.1 Published August 2018</w:t>
    </w:r>
  </w:p>
  <w:p w14:paraId="52296204" w14:textId="258EC4AA" w:rsidR="007B330E" w:rsidRPr="001E399B" w:rsidRDefault="009A5EA2" w:rsidP="009A5EA2">
    <w:pPr>
      <w:pStyle w:val="Footer"/>
      <w:spacing w:before="0"/>
    </w:pPr>
    <w:r w:rsidRPr="004C53FC">
      <w:rPr>
        <w:noProof/>
        <w:sz w:val="16"/>
        <w:szCs w:val="16"/>
        <w:lang w:eastAsia="en-AU"/>
      </w:rPr>
      <w:t xml:space="preserve">Uncontrolled when </w:t>
    </w:r>
    <w:r w:rsidR="004C53FC" w:rsidRPr="004C53FC">
      <w:rPr>
        <w:noProof/>
        <w:sz w:val="16"/>
        <w:szCs w:val="16"/>
        <w:lang w:eastAsia="en-AU"/>
      </w:rPr>
      <w:t>published</w:t>
    </w:r>
    <w:r w:rsidR="007B330E">
      <w:tab/>
    </w:r>
    <w:r w:rsidR="007B330E" w:rsidRPr="40DF8B56">
      <w:rPr>
        <w:sz w:val="18"/>
        <w:szCs w:val="18"/>
      </w:rPr>
      <w:t>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70DB1" w14:textId="77777777" w:rsidR="007B330E" w:rsidRDefault="007B330E" w:rsidP="00835417">
      <w:r>
        <w:separator/>
      </w:r>
    </w:p>
  </w:footnote>
  <w:footnote w:type="continuationSeparator" w:id="0">
    <w:p w14:paraId="2A0C9EC3" w14:textId="77777777" w:rsidR="007B330E" w:rsidRDefault="007B330E" w:rsidP="00835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BD4E6E" w14:textId="77777777" w:rsidR="004C53FC" w:rsidRDefault="004C5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0579A" w14:textId="1DCCA9FD" w:rsidR="007B330E" w:rsidRPr="00E41A45" w:rsidRDefault="00CB7D14" w:rsidP="00835417">
    <w:pPr>
      <w:pStyle w:val="Header"/>
    </w:pPr>
    <w:sdt>
      <w:sdtPr>
        <w:alias w:val="Title"/>
        <w:tag w:val=""/>
        <w:id w:val="118039790"/>
        <w:placeholder>
          <w:docPart w:val="D1AB2BA3763645919FD5B893C0777C5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4C53FC">
          <w:t>DIRECT SUPPLIER DUE DILIGENCE QUESTIONNAIRE</w:t>
        </w:r>
      </w:sdtContent>
    </w:sdt>
    <w:r w:rsidR="007B330E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572D34" wp14:editId="2A6DE23C">
              <wp:simplePos x="0" y="0"/>
              <wp:positionH relativeFrom="column">
                <wp:posOffset>-16510</wp:posOffset>
              </wp:positionH>
              <wp:positionV relativeFrom="paragraph">
                <wp:posOffset>549910</wp:posOffset>
              </wp:positionV>
              <wp:extent cx="6524625" cy="9525"/>
              <wp:effectExtent l="0" t="0" r="28575" b="28575"/>
              <wp:wrapNone/>
              <wp:docPr id="29" name="Straight Connector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9525"/>
                      </a:xfrm>
                      <a:prstGeom prst="line">
                        <a:avLst/>
                      </a:prstGeom>
                      <a:ln>
                        <a:solidFill>
                          <a:srgbClr val="F39000"/>
                        </a:solidFill>
                      </a:ln>
                    </wps:spPr>
                    <wps:style>
                      <a:lnRef idx="3">
                        <a:schemeClr val="accent1"/>
                      </a:lnRef>
                      <a:fillRef idx="0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F1D62B" id="Straight Connector 2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43.3pt" to="512.4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" strokecolor="#f39000" strokeweight="1.5pt">
              <v:stroke joinstyle="miter"/>
            </v:line>
          </w:pict>
        </mc:Fallback>
      </mc:AlternateContent>
    </w:r>
    <w:r w:rsidR="007B330E" w:rsidRPr="00E41A45">
      <w:rPr>
        <w:noProof/>
        <w:lang w:eastAsia="en-AU"/>
      </w:rPr>
      <w:drawing>
        <wp:anchor distT="0" distB="0" distL="114300" distR="114300" simplePos="0" relativeHeight="251659264" behindDoc="1" locked="1" layoutInCell="1" allowOverlap="1" wp14:anchorId="548CD011" wp14:editId="391705D3">
          <wp:simplePos x="0" y="0"/>
          <wp:positionH relativeFrom="page">
            <wp:posOffset>5544820</wp:posOffset>
          </wp:positionH>
          <wp:positionV relativeFrom="page">
            <wp:posOffset>-19050</wp:posOffset>
          </wp:positionV>
          <wp:extent cx="2015490" cy="89979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sset 3Pic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5490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DC635" w14:textId="7447E762" w:rsidR="007B330E" w:rsidRPr="005710D0" w:rsidRDefault="00CB7D14" w:rsidP="00835417">
    <w:pPr>
      <w:pStyle w:val="Header"/>
      <w:rPr>
        <w:color w:val="4A257D"/>
        <w:sz w:val="38"/>
        <w:szCs w:val="38"/>
      </w:rPr>
    </w:pPr>
    <w:sdt>
      <w:sdtPr>
        <w:rPr>
          <w:rStyle w:val="TitleChar"/>
          <w:sz w:val="28"/>
          <w:szCs w:val="28"/>
        </w:rPr>
        <w:alias w:val="Title"/>
        <w:tag w:val=""/>
        <w:id w:val="175396077"/>
        <w:placeholder>
          <w:docPart w:val="90134F037CF44E8BA2DA6CA5553753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rStyle w:val="TitleChar"/>
        </w:rPr>
      </w:sdtEndPr>
      <w:sdtContent>
        <w:r w:rsidR="004C53FC">
          <w:rPr>
            <w:rStyle w:val="TitleChar"/>
            <w:sz w:val="28"/>
            <w:szCs w:val="28"/>
          </w:rPr>
          <w:t>DIRECT SUPPLIER DUE DILIGENCE QUESTIONNAIRE</w:t>
        </w:r>
      </w:sdtContent>
    </w:sdt>
    <w:r w:rsidR="007B330E"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1054477" wp14:editId="122046D3">
              <wp:simplePos x="0" y="0"/>
              <wp:positionH relativeFrom="column">
                <wp:posOffset>-16510</wp:posOffset>
              </wp:positionH>
              <wp:positionV relativeFrom="paragraph">
                <wp:posOffset>549910</wp:posOffset>
              </wp:positionV>
              <wp:extent cx="6524625" cy="9525"/>
              <wp:effectExtent l="0" t="0" r="28575" b="28575"/>
              <wp:wrapNone/>
              <wp:docPr id="90" name="Straight Connector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4625" cy="9525"/>
                      </a:xfrm>
                      <a:prstGeom prst="line">
                        <a:avLst/>
                      </a:prstGeom>
                      <a:noFill/>
                      <a:ln w="19050" cap="flat" cmpd="sng" algn="ctr">
                        <a:solidFill>
                          <a:srgbClr val="F39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C19C0E" id="Straight Connector 9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3pt,43.3pt" to="512.45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" strokecolor="#f39000" strokeweight="1.5pt">
              <v:stroke joinstyle="miter"/>
            </v:line>
          </w:pict>
        </mc:Fallback>
      </mc:AlternateContent>
    </w:r>
    <w:r w:rsidR="007B330E" w:rsidRPr="00E41A45">
      <w:rPr>
        <w:noProof/>
        <w:lang w:eastAsia="en-AU"/>
      </w:rPr>
      <w:drawing>
        <wp:anchor distT="0" distB="0" distL="114300" distR="114300" simplePos="0" relativeHeight="251662336" behindDoc="1" locked="1" layoutInCell="1" allowOverlap="1" wp14:anchorId="7B49CBF7" wp14:editId="5922AF3A">
          <wp:simplePos x="0" y="0"/>
          <wp:positionH relativeFrom="page">
            <wp:posOffset>5544820</wp:posOffset>
          </wp:positionH>
          <wp:positionV relativeFrom="page">
            <wp:posOffset>-19050</wp:posOffset>
          </wp:positionV>
          <wp:extent cx="2015490" cy="89979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Asset 3Pic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5490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B48BC"/>
    <w:multiLevelType w:val="hybridMultilevel"/>
    <w:tmpl w:val="338C0FF4"/>
    <w:lvl w:ilvl="0" w:tplc="5124489A">
      <w:start w:val="1"/>
      <w:numFmt w:val="bullet"/>
      <w:lvlText w:val="-"/>
      <w:lvlJc w:val="left"/>
      <w:pPr>
        <w:ind w:left="765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92503B6"/>
    <w:multiLevelType w:val="hybridMultilevel"/>
    <w:tmpl w:val="0016A1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7EF1"/>
    <w:multiLevelType w:val="hybridMultilevel"/>
    <w:tmpl w:val="866691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93A78"/>
    <w:multiLevelType w:val="hybridMultilevel"/>
    <w:tmpl w:val="A7CA6650"/>
    <w:lvl w:ilvl="0" w:tplc="0C09000F">
      <w:start w:val="1"/>
      <w:numFmt w:val="decimal"/>
      <w:lvlText w:val="%1."/>
      <w:lvlJc w:val="left"/>
      <w:pPr>
        <w:ind w:left="754" w:hanging="360"/>
      </w:pPr>
    </w:lvl>
    <w:lvl w:ilvl="1" w:tplc="0C090019" w:tentative="1">
      <w:start w:val="1"/>
      <w:numFmt w:val="lowerLetter"/>
      <w:lvlText w:val="%2."/>
      <w:lvlJc w:val="left"/>
      <w:pPr>
        <w:ind w:left="1474" w:hanging="360"/>
      </w:pPr>
    </w:lvl>
    <w:lvl w:ilvl="2" w:tplc="0C09001B" w:tentative="1">
      <w:start w:val="1"/>
      <w:numFmt w:val="lowerRoman"/>
      <w:lvlText w:val="%3."/>
      <w:lvlJc w:val="right"/>
      <w:pPr>
        <w:ind w:left="2194" w:hanging="180"/>
      </w:pPr>
    </w:lvl>
    <w:lvl w:ilvl="3" w:tplc="0C09000F" w:tentative="1">
      <w:start w:val="1"/>
      <w:numFmt w:val="decimal"/>
      <w:lvlText w:val="%4."/>
      <w:lvlJc w:val="left"/>
      <w:pPr>
        <w:ind w:left="2914" w:hanging="360"/>
      </w:pPr>
    </w:lvl>
    <w:lvl w:ilvl="4" w:tplc="0C090019" w:tentative="1">
      <w:start w:val="1"/>
      <w:numFmt w:val="lowerLetter"/>
      <w:lvlText w:val="%5."/>
      <w:lvlJc w:val="left"/>
      <w:pPr>
        <w:ind w:left="3634" w:hanging="360"/>
      </w:pPr>
    </w:lvl>
    <w:lvl w:ilvl="5" w:tplc="0C09001B" w:tentative="1">
      <w:start w:val="1"/>
      <w:numFmt w:val="lowerRoman"/>
      <w:lvlText w:val="%6."/>
      <w:lvlJc w:val="right"/>
      <w:pPr>
        <w:ind w:left="4354" w:hanging="180"/>
      </w:pPr>
    </w:lvl>
    <w:lvl w:ilvl="6" w:tplc="0C09000F" w:tentative="1">
      <w:start w:val="1"/>
      <w:numFmt w:val="decimal"/>
      <w:lvlText w:val="%7."/>
      <w:lvlJc w:val="left"/>
      <w:pPr>
        <w:ind w:left="5074" w:hanging="360"/>
      </w:pPr>
    </w:lvl>
    <w:lvl w:ilvl="7" w:tplc="0C090019" w:tentative="1">
      <w:start w:val="1"/>
      <w:numFmt w:val="lowerLetter"/>
      <w:lvlText w:val="%8."/>
      <w:lvlJc w:val="left"/>
      <w:pPr>
        <w:ind w:left="5794" w:hanging="360"/>
      </w:pPr>
    </w:lvl>
    <w:lvl w:ilvl="8" w:tplc="0C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4A740E0E"/>
    <w:multiLevelType w:val="multilevel"/>
    <w:tmpl w:val="39BAE1A4"/>
    <w:lvl w:ilvl="0">
      <w:start w:val="1"/>
      <w:numFmt w:val="decimal"/>
      <w:pStyle w:val="MELegal1"/>
      <w:lvlText w:val="%1."/>
      <w:lvlJc w:val="left"/>
      <w:pPr>
        <w:tabs>
          <w:tab w:val="num" w:pos="680"/>
        </w:tabs>
        <w:ind w:left="680" w:hanging="68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MELegal2"/>
      <w:lvlText w:val="%1.%2"/>
      <w:lvlJc w:val="left"/>
      <w:pPr>
        <w:tabs>
          <w:tab w:val="num" w:pos="680"/>
        </w:tabs>
        <w:ind w:left="680" w:hanging="68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MELegal3"/>
      <w:lvlText w:val="(%3)"/>
      <w:lvlJc w:val="left"/>
      <w:pPr>
        <w:tabs>
          <w:tab w:val="num" w:pos="1249"/>
        </w:tabs>
        <w:ind w:left="1249" w:hanging="681"/>
      </w:pPr>
      <w:rPr>
        <w:rFonts w:hint="default"/>
        <w:b w:val="0"/>
      </w:rPr>
    </w:lvl>
    <w:lvl w:ilvl="3">
      <w:start w:val="1"/>
      <w:numFmt w:val="lowerRoman"/>
      <w:pStyle w:val="MELegal4"/>
      <w:lvlText w:val="(%4)"/>
      <w:lvlJc w:val="left"/>
      <w:pPr>
        <w:tabs>
          <w:tab w:val="num" w:pos="2081"/>
        </w:tabs>
        <w:ind w:left="2041" w:hanging="680"/>
      </w:pPr>
      <w:rPr>
        <w:rFonts w:ascii="Arial" w:eastAsia="Times New Roman" w:hAnsi="Arial" w:cs="Arial" w:hint="default"/>
      </w:rPr>
    </w:lvl>
    <w:lvl w:ilvl="4">
      <w:start w:val="1"/>
      <w:numFmt w:val="upperLetter"/>
      <w:pStyle w:val="MELegal5"/>
      <w:lvlText w:val="(%5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5">
      <w:start w:val="1"/>
      <w:numFmt w:val="upperRoman"/>
      <w:pStyle w:val="MELegal6"/>
      <w:lvlText w:val="(%6)"/>
      <w:lvlJc w:val="left"/>
      <w:pPr>
        <w:tabs>
          <w:tab w:val="num" w:pos="3442"/>
        </w:tabs>
        <w:ind w:left="3402" w:hanging="68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103"/>
        </w:tabs>
        <w:ind w:left="5103" w:hanging="85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617109BA"/>
    <w:multiLevelType w:val="hybridMultilevel"/>
    <w:tmpl w:val="C1BCBC12"/>
    <w:lvl w:ilvl="0" w:tplc="5124489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D4220A"/>
    <w:multiLevelType w:val="multilevel"/>
    <w:tmpl w:val="62D4B7B4"/>
    <w:lvl w:ilvl="0">
      <w:start w:val="1"/>
      <w:numFmt w:val="none"/>
      <w:pStyle w:val="DefinitionL1"/>
      <w:suff w:val="nothing"/>
      <w:lvlText w:val=""/>
      <w:lvlJc w:val="left"/>
      <w:pPr>
        <w:ind w:left="680" w:firstLine="0"/>
      </w:pPr>
    </w:lvl>
    <w:lvl w:ilvl="1">
      <w:start w:val="1"/>
      <w:numFmt w:val="lowerLetter"/>
      <w:pStyle w:val="DefinitionL2"/>
      <w:lvlText w:val="(%2)"/>
      <w:lvlJc w:val="left"/>
      <w:pPr>
        <w:tabs>
          <w:tab w:val="num" w:pos="1361"/>
        </w:tabs>
        <w:ind w:left="1361" w:hanging="681"/>
      </w:pPr>
      <w:rPr>
        <w:rFonts w:ascii="Univers LT Pro 57 Condensed" w:eastAsia="Times New Roman" w:hAnsi="Univers LT Pro 57 Condensed" w:cs="Arial" w:hint="default"/>
      </w:rPr>
    </w:lvl>
    <w:lvl w:ilvl="2">
      <w:start w:val="1"/>
      <w:numFmt w:val="lowerRoman"/>
      <w:pStyle w:val="DefinitionL3"/>
      <w:lvlText w:val="(%3)"/>
      <w:lvlJc w:val="left"/>
      <w:pPr>
        <w:tabs>
          <w:tab w:val="num" w:pos="2081"/>
        </w:tabs>
        <w:ind w:left="2041" w:hanging="6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7E6E14FA"/>
    <w:multiLevelType w:val="hybridMultilevel"/>
    <w:tmpl w:val="8C6ED908"/>
    <w:lvl w:ilvl="0" w:tplc="FAE850FE">
      <w:start w:val="1"/>
      <w:numFmt w:val="lowerLetter"/>
      <w:lvlText w:val="(%1)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5"/>
  </w:num>
  <w:num w:numId="14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0D0"/>
    <w:rsid w:val="000047BC"/>
    <w:rsid w:val="0000719F"/>
    <w:rsid w:val="000542EF"/>
    <w:rsid w:val="00056A96"/>
    <w:rsid w:val="00093A67"/>
    <w:rsid w:val="000B79F2"/>
    <w:rsid w:val="000C2C66"/>
    <w:rsid w:val="000C326A"/>
    <w:rsid w:val="000C68F8"/>
    <w:rsid w:val="000D3AD2"/>
    <w:rsid w:val="000E1ED1"/>
    <w:rsid w:val="000E3EC1"/>
    <w:rsid w:val="00113835"/>
    <w:rsid w:val="00120E74"/>
    <w:rsid w:val="0013075F"/>
    <w:rsid w:val="001321ED"/>
    <w:rsid w:val="00140293"/>
    <w:rsid w:val="00147152"/>
    <w:rsid w:val="00160F4B"/>
    <w:rsid w:val="001846CF"/>
    <w:rsid w:val="001B02DE"/>
    <w:rsid w:val="001D4A47"/>
    <w:rsid w:val="001E399B"/>
    <w:rsid w:val="0026173B"/>
    <w:rsid w:val="00270A57"/>
    <w:rsid w:val="002C01E1"/>
    <w:rsid w:val="002C27C5"/>
    <w:rsid w:val="002F0327"/>
    <w:rsid w:val="002F0AFD"/>
    <w:rsid w:val="002F1929"/>
    <w:rsid w:val="002F4270"/>
    <w:rsid w:val="00324A02"/>
    <w:rsid w:val="003452B2"/>
    <w:rsid w:val="00355E27"/>
    <w:rsid w:val="003824F3"/>
    <w:rsid w:val="00390C47"/>
    <w:rsid w:val="00393133"/>
    <w:rsid w:val="003952C0"/>
    <w:rsid w:val="003E76A3"/>
    <w:rsid w:val="003F51D3"/>
    <w:rsid w:val="0040772E"/>
    <w:rsid w:val="00425757"/>
    <w:rsid w:val="004266AE"/>
    <w:rsid w:val="004417E6"/>
    <w:rsid w:val="00441EBD"/>
    <w:rsid w:val="00444558"/>
    <w:rsid w:val="00445F1D"/>
    <w:rsid w:val="00454158"/>
    <w:rsid w:val="00466E24"/>
    <w:rsid w:val="00471C07"/>
    <w:rsid w:val="0049130D"/>
    <w:rsid w:val="004925F8"/>
    <w:rsid w:val="004C53FC"/>
    <w:rsid w:val="004F6AAA"/>
    <w:rsid w:val="00506C27"/>
    <w:rsid w:val="005710D0"/>
    <w:rsid w:val="00574DCE"/>
    <w:rsid w:val="00577F64"/>
    <w:rsid w:val="0058042F"/>
    <w:rsid w:val="005B027D"/>
    <w:rsid w:val="005C5E1B"/>
    <w:rsid w:val="005E3B8D"/>
    <w:rsid w:val="00646CDD"/>
    <w:rsid w:val="006647D6"/>
    <w:rsid w:val="006732F6"/>
    <w:rsid w:val="006829AD"/>
    <w:rsid w:val="00691573"/>
    <w:rsid w:val="006B7BAC"/>
    <w:rsid w:val="006F45E7"/>
    <w:rsid w:val="0072465B"/>
    <w:rsid w:val="00726234"/>
    <w:rsid w:val="00733A76"/>
    <w:rsid w:val="007472D9"/>
    <w:rsid w:val="00763A47"/>
    <w:rsid w:val="00770763"/>
    <w:rsid w:val="00770C95"/>
    <w:rsid w:val="00777ECC"/>
    <w:rsid w:val="007A5E73"/>
    <w:rsid w:val="007B330E"/>
    <w:rsid w:val="007E379B"/>
    <w:rsid w:val="007E7764"/>
    <w:rsid w:val="00813828"/>
    <w:rsid w:val="008171D5"/>
    <w:rsid w:val="0082192D"/>
    <w:rsid w:val="0082761F"/>
    <w:rsid w:val="00835417"/>
    <w:rsid w:val="0087123B"/>
    <w:rsid w:val="00886F82"/>
    <w:rsid w:val="00890C88"/>
    <w:rsid w:val="008924C4"/>
    <w:rsid w:val="008B35AC"/>
    <w:rsid w:val="008B3C0D"/>
    <w:rsid w:val="008C0DB1"/>
    <w:rsid w:val="008D5F13"/>
    <w:rsid w:val="009241D3"/>
    <w:rsid w:val="00942BCC"/>
    <w:rsid w:val="00947513"/>
    <w:rsid w:val="009547F2"/>
    <w:rsid w:val="0095713E"/>
    <w:rsid w:val="00962915"/>
    <w:rsid w:val="00965B5F"/>
    <w:rsid w:val="00985A7C"/>
    <w:rsid w:val="009A361E"/>
    <w:rsid w:val="009A5EA2"/>
    <w:rsid w:val="009D490B"/>
    <w:rsid w:val="00A11F0C"/>
    <w:rsid w:val="00A14A5F"/>
    <w:rsid w:val="00A35A30"/>
    <w:rsid w:val="00A74765"/>
    <w:rsid w:val="00A767D3"/>
    <w:rsid w:val="00AA5C49"/>
    <w:rsid w:val="00AB1355"/>
    <w:rsid w:val="00AC161B"/>
    <w:rsid w:val="00AD5196"/>
    <w:rsid w:val="00AD5ADD"/>
    <w:rsid w:val="00B0213A"/>
    <w:rsid w:val="00B317A1"/>
    <w:rsid w:val="00B46154"/>
    <w:rsid w:val="00B57B8B"/>
    <w:rsid w:val="00B61D69"/>
    <w:rsid w:val="00B6505C"/>
    <w:rsid w:val="00B72291"/>
    <w:rsid w:val="00B947B8"/>
    <w:rsid w:val="00BA1495"/>
    <w:rsid w:val="00BD10C9"/>
    <w:rsid w:val="00BD485B"/>
    <w:rsid w:val="00BE60E5"/>
    <w:rsid w:val="00BF15C4"/>
    <w:rsid w:val="00BF3CE0"/>
    <w:rsid w:val="00C0046F"/>
    <w:rsid w:val="00C25439"/>
    <w:rsid w:val="00C37E1A"/>
    <w:rsid w:val="00C51E9D"/>
    <w:rsid w:val="00C809B0"/>
    <w:rsid w:val="00C90296"/>
    <w:rsid w:val="00C916CF"/>
    <w:rsid w:val="00CB7D14"/>
    <w:rsid w:val="00D0166D"/>
    <w:rsid w:val="00D16C57"/>
    <w:rsid w:val="00D204D5"/>
    <w:rsid w:val="00D2467A"/>
    <w:rsid w:val="00D356B9"/>
    <w:rsid w:val="00D561F4"/>
    <w:rsid w:val="00D92197"/>
    <w:rsid w:val="00D97440"/>
    <w:rsid w:val="00DA271C"/>
    <w:rsid w:val="00DB795A"/>
    <w:rsid w:val="00DC4088"/>
    <w:rsid w:val="00DD187D"/>
    <w:rsid w:val="00E15EB5"/>
    <w:rsid w:val="00E326D4"/>
    <w:rsid w:val="00E41A45"/>
    <w:rsid w:val="00E44D13"/>
    <w:rsid w:val="00E5555C"/>
    <w:rsid w:val="00E73BAD"/>
    <w:rsid w:val="00E74A0D"/>
    <w:rsid w:val="00EC193C"/>
    <w:rsid w:val="00ED09CC"/>
    <w:rsid w:val="00ED2CB3"/>
    <w:rsid w:val="00EE4783"/>
    <w:rsid w:val="00EE66FC"/>
    <w:rsid w:val="00EF0FB3"/>
    <w:rsid w:val="00F25204"/>
    <w:rsid w:val="00F260DB"/>
    <w:rsid w:val="00F30A2A"/>
    <w:rsid w:val="00F6789A"/>
    <w:rsid w:val="00F84395"/>
    <w:rsid w:val="00FA3695"/>
    <w:rsid w:val="00FC0BBA"/>
    <w:rsid w:val="40DF8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0465AC6"/>
  <w15:chartTrackingRefBased/>
  <w15:docId w15:val="{4301F914-5763-4EE9-B49B-7ABCBC9E8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5417"/>
    <w:pPr>
      <w:spacing w:before="120" w:after="120" w:line="24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qFormat/>
    <w:rsid w:val="00890C88"/>
    <w:pPr>
      <w:outlineLvl w:val="0"/>
    </w:pPr>
    <w:rPr>
      <w:color w:val="4A257D"/>
      <w:sz w:val="18"/>
      <w:szCs w:val="1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A4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41A45"/>
  </w:style>
  <w:style w:type="paragraph" w:styleId="Footer">
    <w:name w:val="footer"/>
    <w:basedOn w:val="Normal"/>
    <w:link w:val="FooterChar"/>
    <w:uiPriority w:val="99"/>
    <w:unhideWhenUsed/>
    <w:rsid w:val="00E41A4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41A45"/>
  </w:style>
  <w:style w:type="paragraph" w:customStyle="1" w:styleId="MELegal1">
    <w:name w:val="ME Legal 1"/>
    <w:aliases w:val="l1"/>
    <w:basedOn w:val="Normal"/>
    <w:next w:val="Normal"/>
    <w:qFormat/>
    <w:rsid w:val="00890C88"/>
    <w:pPr>
      <w:numPr>
        <w:numId w:val="2"/>
      </w:numPr>
      <w:jc w:val="both"/>
      <w:outlineLvl w:val="0"/>
    </w:pPr>
    <w:rPr>
      <w:rFonts w:eastAsia="Times New Roman"/>
      <w:b/>
      <w:color w:val="4A257D"/>
      <w:sz w:val="24"/>
      <w:szCs w:val="24"/>
      <w:lang w:eastAsia="en-AU"/>
    </w:rPr>
  </w:style>
  <w:style w:type="paragraph" w:customStyle="1" w:styleId="MELegal2">
    <w:name w:val="ME Legal 2"/>
    <w:aliases w:val="l2"/>
    <w:basedOn w:val="Normal"/>
    <w:next w:val="Normal"/>
    <w:link w:val="MELegal2Char"/>
    <w:qFormat/>
    <w:rsid w:val="00947513"/>
    <w:pPr>
      <w:numPr>
        <w:ilvl w:val="1"/>
        <w:numId w:val="2"/>
      </w:numPr>
      <w:outlineLvl w:val="1"/>
    </w:pPr>
    <w:rPr>
      <w:rFonts w:eastAsia="Times New Roman"/>
      <w:sz w:val="17"/>
      <w:szCs w:val="17"/>
      <w:lang w:eastAsia="en-AU"/>
    </w:rPr>
  </w:style>
  <w:style w:type="paragraph" w:customStyle="1" w:styleId="MELegal3">
    <w:name w:val="ME Legal 3"/>
    <w:aliases w:val="l3"/>
    <w:basedOn w:val="Normal"/>
    <w:next w:val="Normal"/>
    <w:link w:val="MELegal3Char"/>
    <w:qFormat/>
    <w:rsid w:val="003F51D3"/>
    <w:pPr>
      <w:numPr>
        <w:ilvl w:val="2"/>
        <w:numId w:val="2"/>
      </w:numPr>
      <w:tabs>
        <w:tab w:val="clear" w:pos="1249"/>
        <w:tab w:val="num" w:pos="485"/>
      </w:tabs>
      <w:ind w:left="709" w:hanging="283"/>
      <w:outlineLvl w:val="2"/>
    </w:pPr>
    <w:rPr>
      <w:rFonts w:eastAsia="Times New Roman"/>
      <w:sz w:val="17"/>
      <w:szCs w:val="17"/>
      <w:lang w:eastAsia="en-AU"/>
    </w:rPr>
  </w:style>
  <w:style w:type="paragraph" w:customStyle="1" w:styleId="MELegal4">
    <w:name w:val="ME Legal 4"/>
    <w:aliases w:val="l4"/>
    <w:basedOn w:val="Normal"/>
    <w:next w:val="Normal"/>
    <w:qFormat/>
    <w:rsid w:val="00E41A45"/>
    <w:pPr>
      <w:numPr>
        <w:ilvl w:val="3"/>
        <w:numId w:val="2"/>
      </w:numPr>
      <w:tabs>
        <w:tab w:val="left" w:pos="1276"/>
      </w:tabs>
      <w:spacing w:after="60"/>
      <w:contextualSpacing/>
      <w:outlineLvl w:val="3"/>
    </w:pPr>
    <w:rPr>
      <w:rFonts w:ascii="Times New Roman" w:eastAsia="Times New Roman" w:hAnsi="Times New Roman" w:cs="Times New Roman"/>
      <w:w w:val="85"/>
      <w:sz w:val="19"/>
      <w:szCs w:val="20"/>
      <w:lang w:eastAsia="en-AU"/>
    </w:rPr>
  </w:style>
  <w:style w:type="paragraph" w:customStyle="1" w:styleId="MELegal5">
    <w:name w:val="ME Legal 5"/>
    <w:aliases w:val="l5"/>
    <w:basedOn w:val="Normal"/>
    <w:next w:val="Normal"/>
    <w:qFormat/>
    <w:rsid w:val="00E41A45"/>
    <w:pPr>
      <w:numPr>
        <w:ilvl w:val="4"/>
        <w:numId w:val="2"/>
      </w:numPr>
      <w:spacing w:after="140" w:line="280" w:lineRule="atLeast"/>
      <w:outlineLvl w:val="4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paragraph" w:customStyle="1" w:styleId="MELegal6">
    <w:name w:val="ME Legal 6"/>
    <w:basedOn w:val="Normal"/>
    <w:next w:val="Normal"/>
    <w:qFormat/>
    <w:rsid w:val="00E41A45"/>
    <w:pPr>
      <w:numPr>
        <w:ilvl w:val="5"/>
        <w:numId w:val="2"/>
      </w:numPr>
      <w:tabs>
        <w:tab w:val="left" w:pos="3402"/>
      </w:tabs>
      <w:spacing w:after="140" w:line="280" w:lineRule="atLeast"/>
      <w:outlineLvl w:val="5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paragraph" w:customStyle="1" w:styleId="DefinitionL1">
    <w:name w:val="Definition L1"/>
    <w:basedOn w:val="Normal"/>
    <w:next w:val="Normal"/>
    <w:rsid w:val="00E41A45"/>
    <w:pPr>
      <w:numPr>
        <w:numId w:val="1"/>
      </w:numPr>
      <w:spacing w:after="140" w:line="280" w:lineRule="atLeast"/>
      <w:outlineLvl w:val="0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paragraph" w:customStyle="1" w:styleId="DefinitionL2">
    <w:name w:val="Definition L2"/>
    <w:basedOn w:val="Normal"/>
    <w:next w:val="Normal"/>
    <w:rsid w:val="00E41A45"/>
    <w:pPr>
      <w:numPr>
        <w:ilvl w:val="1"/>
        <w:numId w:val="1"/>
      </w:numPr>
      <w:spacing w:after="60"/>
      <w:outlineLvl w:val="1"/>
    </w:pPr>
    <w:rPr>
      <w:rFonts w:ascii="Times New Roman" w:eastAsia="Times New Roman" w:hAnsi="Times New Roman" w:cs="Times New Roman"/>
      <w:w w:val="85"/>
      <w:sz w:val="19"/>
      <w:szCs w:val="20"/>
      <w:lang w:eastAsia="en-AU"/>
    </w:rPr>
  </w:style>
  <w:style w:type="paragraph" w:customStyle="1" w:styleId="DefinitionL3">
    <w:name w:val="Definition L3"/>
    <w:basedOn w:val="Normal"/>
    <w:next w:val="Normal"/>
    <w:rsid w:val="00E41A45"/>
    <w:pPr>
      <w:numPr>
        <w:ilvl w:val="2"/>
        <w:numId w:val="1"/>
      </w:numPr>
      <w:tabs>
        <w:tab w:val="clear" w:pos="2081"/>
      </w:tabs>
      <w:spacing w:after="140" w:line="280" w:lineRule="atLeast"/>
      <w:outlineLvl w:val="2"/>
    </w:pPr>
    <w:rPr>
      <w:rFonts w:ascii="Times New Roman" w:eastAsia="Times New Roman" w:hAnsi="Times New Roman" w:cs="Times New Roman"/>
      <w:sz w:val="19"/>
      <w:szCs w:val="20"/>
      <w:lang w:eastAsia="en-AU"/>
    </w:rPr>
  </w:style>
  <w:style w:type="character" w:customStyle="1" w:styleId="MELegal3Char">
    <w:name w:val="ME Legal 3 Char"/>
    <w:aliases w:val="l3 Char Char,l3 Char"/>
    <w:link w:val="MELegal3"/>
    <w:locked/>
    <w:rsid w:val="003F51D3"/>
    <w:rPr>
      <w:rFonts w:ascii="Arial" w:eastAsia="Times New Roman" w:hAnsi="Arial" w:cs="Arial"/>
      <w:sz w:val="17"/>
      <w:szCs w:val="17"/>
      <w:lang w:eastAsia="en-AU"/>
    </w:rPr>
  </w:style>
  <w:style w:type="character" w:customStyle="1" w:styleId="MELegal2Char">
    <w:name w:val="ME Legal 2 Char"/>
    <w:link w:val="MELegal2"/>
    <w:locked/>
    <w:rsid w:val="00947513"/>
    <w:rPr>
      <w:rFonts w:ascii="Arial" w:eastAsia="Times New Roman" w:hAnsi="Arial" w:cs="Arial"/>
      <w:sz w:val="17"/>
      <w:szCs w:val="17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2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291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51E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51E9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51E9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1E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1E9D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2467A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890C88"/>
    <w:rPr>
      <w:rFonts w:ascii="Arial" w:hAnsi="Arial" w:cs="Arial"/>
      <w:color w:val="4A257D"/>
      <w:sz w:val="18"/>
      <w:szCs w:val="18"/>
      <w:lang w:eastAsia="en-AU"/>
    </w:rPr>
  </w:style>
  <w:style w:type="table" w:styleId="TableGrid">
    <w:name w:val="Table Grid"/>
    <w:basedOn w:val="TableNormal"/>
    <w:uiPriority w:val="39"/>
    <w:rsid w:val="00B65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Header"/>
    <w:next w:val="Normal"/>
    <w:link w:val="TitleChar"/>
    <w:uiPriority w:val="10"/>
    <w:qFormat/>
    <w:rsid w:val="00444558"/>
    <w:rPr>
      <w:color w:val="4A257D"/>
      <w:sz w:val="38"/>
      <w:szCs w:val="38"/>
    </w:rPr>
  </w:style>
  <w:style w:type="character" w:customStyle="1" w:styleId="TitleChar">
    <w:name w:val="Title Char"/>
    <w:basedOn w:val="DefaultParagraphFont"/>
    <w:link w:val="Title"/>
    <w:uiPriority w:val="10"/>
    <w:rsid w:val="00444558"/>
    <w:rPr>
      <w:rFonts w:ascii="Arial" w:hAnsi="Arial" w:cs="Arial"/>
      <w:color w:val="4A257D"/>
      <w:sz w:val="38"/>
      <w:szCs w:val="38"/>
    </w:rPr>
  </w:style>
  <w:style w:type="paragraph" w:styleId="NoSpacing">
    <w:name w:val="No Spacing"/>
    <w:uiPriority w:val="1"/>
    <w:qFormat/>
    <w:rsid w:val="00444558"/>
    <w:pPr>
      <w:spacing w:after="0" w:line="240" w:lineRule="auto"/>
    </w:pPr>
    <w:rPr>
      <w:rFonts w:ascii="Arial" w:hAnsi="Arial" w:cs="Arial"/>
    </w:rPr>
  </w:style>
  <w:style w:type="paragraph" w:customStyle="1" w:styleId="paragraph">
    <w:name w:val="paragraph"/>
    <w:basedOn w:val="Normal"/>
    <w:rsid w:val="00056A9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ormaltextrun">
    <w:name w:val="normaltextrun"/>
    <w:basedOn w:val="DefaultParagraphFont"/>
    <w:rsid w:val="00056A96"/>
  </w:style>
  <w:style w:type="character" w:customStyle="1" w:styleId="eop">
    <w:name w:val="eop"/>
    <w:basedOn w:val="DefaultParagraphFont"/>
    <w:rsid w:val="00056A96"/>
  </w:style>
  <w:style w:type="paragraph" w:customStyle="1" w:styleId="IndexTitle">
    <w:name w:val="Index Title"/>
    <w:basedOn w:val="Normal"/>
    <w:next w:val="Normal"/>
    <w:qFormat/>
    <w:rsid w:val="005710D0"/>
    <w:pPr>
      <w:keepNext/>
      <w:keepLines/>
      <w:outlineLvl w:val="0"/>
    </w:pPr>
    <w:rPr>
      <w:rFonts w:ascii="Arial Bold" w:eastAsia="Times New Roman" w:hAnsi="Arial Bold" w:cs="Times New Roman"/>
      <w:color w:val="009DDC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710D0"/>
    <w:rPr>
      <w:color w:val="0563C1" w:themeColor="hyperlink"/>
      <w:u w:val="single"/>
    </w:rPr>
  </w:style>
  <w:style w:type="paragraph" w:styleId="BodyText">
    <w:name w:val="Body Text"/>
    <w:link w:val="BodyTextChar"/>
    <w:qFormat/>
    <w:rsid w:val="0000719F"/>
    <w:pPr>
      <w:keepLines/>
      <w:spacing w:before="120" w:after="120" w:line="240" w:lineRule="auto"/>
    </w:pPr>
    <w:rPr>
      <w:rFonts w:ascii="Arial" w:eastAsia="Calibri" w:hAnsi="Arial" w:cs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00719F"/>
    <w:rPr>
      <w:rFonts w:ascii="Arial" w:eastAsia="Calibri" w:hAnsi="Arial" w:cs="Times New Roman"/>
      <w:sz w:val="20"/>
    </w:rPr>
  </w:style>
  <w:style w:type="table" w:styleId="TableGridLight">
    <w:name w:val="Grid Table Light"/>
    <w:basedOn w:val="TableNormal"/>
    <w:uiPriority w:val="40"/>
    <w:rsid w:val="00D974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7262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13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7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2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73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77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24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65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8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7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0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77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08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3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01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85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0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4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39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5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583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89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05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10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3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02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8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80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39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7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9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6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26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0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68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25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34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7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113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41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68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7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20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219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530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la-srv\Redirected$\srogers\My%20Documents\Custom%20Office%20Templates\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0134F037CF44E8BA2DA6CA555375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D03D6-219F-4183-90F6-35378818DBDB}"/>
      </w:docPartPr>
      <w:docPartBody>
        <w:p w:rsidR="002B7E68" w:rsidRDefault="00EB704B">
          <w:pPr>
            <w:pStyle w:val="90134F037CF44E8BA2DA6CA5553753AD"/>
          </w:pPr>
          <w:r w:rsidRPr="00B0055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1AB2BA3763645919FD5B893C0777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1DB48-43AC-4023-B865-BE3EF7B56833}"/>
      </w:docPartPr>
      <w:docPartBody>
        <w:p w:rsidR="002B7E68" w:rsidRDefault="00EB704B">
          <w:pPr>
            <w:pStyle w:val="D1AB2BA3763645919FD5B893C0777C57"/>
          </w:pPr>
          <w:r w:rsidRPr="00B0055E">
            <w:rPr>
              <w:rStyle w:val="PlaceholderText"/>
            </w:rPr>
            <w:t>Choose an item.</w:t>
          </w:r>
        </w:p>
      </w:docPartBody>
    </w:docPart>
    <w:docPart>
      <w:docPartPr>
        <w:name w:val="1C1B8C3FFCD542CFA136E069753746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67B42-EDEB-4A22-819A-C7C05248D4CE}"/>
      </w:docPartPr>
      <w:docPartBody>
        <w:p w:rsidR="002B7E68" w:rsidRDefault="00EB704B">
          <w:pPr>
            <w:pStyle w:val="1C1B8C3FFCD542CFA136E0697537466C"/>
          </w:pPr>
          <w:r w:rsidRPr="00B0055E">
            <w:rPr>
              <w:rStyle w:val="PlaceholderText"/>
            </w:rPr>
            <w:t>Choose an item.</w:t>
          </w:r>
        </w:p>
      </w:docPartBody>
    </w:docPart>
    <w:docPart>
      <w:docPartPr>
        <w:name w:val="ADB511636F764C34970F7C710259F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59F03-1AFF-45AA-A616-458D7BB28A5D}"/>
      </w:docPartPr>
      <w:docPartBody>
        <w:p w:rsidR="002B7E68" w:rsidRDefault="00EB704B">
          <w:pPr>
            <w:pStyle w:val="ADB511636F764C34970F7C710259FB88"/>
          </w:pPr>
          <w:r w:rsidRPr="00EE6ECA">
            <w:rPr>
              <w:rStyle w:val="PlaceholderText"/>
            </w:rPr>
            <w:t>[Category]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A18BCB-CCE2-4B3F-AD11-D10876E8519D}"/>
      </w:docPartPr>
      <w:docPartBody>
        <w:p w:rsidR="006F4925" w:rsidRDefault="002B7E68"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CE3C3548A34C2A901A8ABB57A49B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2902B-A3DE-4144-948A-78CBAA111042}"/>
      </w:docPartPr>
      <w:docPartBody>
        <w:p w:rsidR="00E9420C" w:rsidRDefault="00E9420C" w:rsidP="00E9420C">
          <w:pPr>
            <w:pStyle w:val="CFCE3C3548A34C2A901A8ABB57A49B60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100F1F518F24504B7B60F41BD15E9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DF269-B4A6-4DB8-9B75-64D5D8FFA956}"/>
      </w:docPartPr>
      <w:docPartBody>
        <w:p w:rsidR="00E9420C" w:rsidRDefault="00E9420C" w:rsidP="00E9420C">
          <w:pPr>
            <w:pStyle w:val="0100F1F518F24504B7B60F41BD15E95C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1DCE16A1784464F8E73E49650FB3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F833D-3251-4257-8DC2-EF721E09060E}"/>
      </w:docPartPr>
      <w:docPartBody>
        <w:p w:rsidR="00E9420C" w:rsidRDefault="00E9420C" w:rsidP="00E9420C">
          <w:pPr>
            <w:pStyle w:val="A1DCE16A1784464F8E73E49650FB358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76DF103B6941219E5CD272F12B25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974061-8F5A-4E2C-B148-B2D4E3FC07EB}"/>
      </w:docPartPr>
      <w:docPartBody>
        <w:p w:rsidR="00E9420C" w:rsidRDefault="00E9420C" w:rsidP="00E9420C">
          <w:pPr>
            <w:pStyle w:val="C576DF103B6941219E5CD272F12B257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488AF4C9F04490B21C1A79EBC79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5C8AE5-0C8A-4A17-8F38-AC00C4AAEC82}"/>
      </w:docPartPr>
      <w:docPartBody>
        <w:p w:rsidR="00FA7657" w:rsidRDefault="0093698A" w:rsidP="0093698A">
          <w:pPr>
            <w:pStyle w:val="2D488AF4C9F04490B21C1A79EBC7923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C81F0BC0714120BBA0AAD5AD5C97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72711-D860-4447-B129-FDE0868179CD}"/>
      </w:docPartPr>
      <w:docPartBody>
        <w:p w:rsidR="00FA7657" w:rsidRDefault="0093698A" w:rsidP="0093698A">
          <w:pPr>
            <w:pStyle w:val="51C81F0BC0714120BBA0AAD5AD5C977B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86485FFDEF40D59D466F01F8DE9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26970F-2675-4230-A0B1-5E6EE915327D}"/>
      </w:docPartPr>
      <w:docPartBody>
        <w:p w:rsidR="00FA7657" w:rsidRDefault="0093698A" w:rsidP="0093698A">
          <w:pPr>
            <w:pStyle w:val="B186485FFDEF40D59D466F01F8DE937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D061CC639940359E09B793057D2B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40BF63-303F-47BE-B3A5-D26CCFECB37B}"/>
      </w:docPartPr>
      <w:docPartBody>
        <w:p w:rsidR="00FA7657" w:rsidRDefault="0093698A" w:rsidP="0093698A">
          <w:pPr>
            <w:pStyle w:val="84D061CC639940359E09B793057D2B4F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81248F192594E2D9FC9FF323FB8A3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640B51-E31E-4896-B761-58EF0A009B86}"/>
      </w:docPartPr>
      <w:docPartBody>
        <w:p w:rsidR="00FA7657" w:rsidRDefault="0093698A" w:rsidP="0093698A">
          <w:pPr>
            <w:pStyle w:val="081248F192594E2D9FC9FF323FB8A31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87682AA987A4730BD02B50F69E9D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F55C56-B9B8-45C9-A3CE-E623F4E6B2E3}"/>
      </w:docPartPr>
      <w:docPartBody>
        <w:p w:rsidR="00FA7657" w:rsidRDefault="0093698A" w:rsidP="0093698A">
          <w:pPr>
            <w:pStyle w:val="F87682AA987A4730BD02B50F69E9D549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C385EC2B8E4E3BBE758E633BB70E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97EF4-C098-41D5-A3A3-7043BA226466}"/>
      </w:docPartPr>
      <w:docPartBody>
        <w:p w:rsidR="00FA7657" w:rsidRDefault="0093698A" w:rsidP="0093698A">
          <w:pPr>
            <w:pStyle w:val="03C385EC2B8E4E3BBE758E633BB70E5C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DB5BE7E166453B8861BA1ED2244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3E585-8726-4211-9F6F-D4A4146B66B8}"/>
      </w:docPartPr>
      <w:docPartBody>
        <w:p w:rsidR="00FA7657" w:rsidRDefault="0093698A" w:rsidP="0093698A">
          <w:pPr>
            <w:pStyle w:val="B3DB5BE7E166453B8861BA1ED2244E0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C296F7E1014FC8A73B4C5204B6A5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9415F2-1401-4009-B12A-C0771CCA6BE2}"/>
      </w:docPartPr>
      <w:docPartBody>
        <w:p w:rsidR="00FA7657" w:rsidRDefault="0093698A" w:rsidP="0093698A">
          <w:pPr>
            <w:pStyle w:val="13C296F7E1014FC8A73B4C5204B6A5E5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D6E1B8FE6C45E28EF93AB5217EB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BF6D6-7C1F-4E16-A385-3389A2FB98E2}"/>
      </w:docPartPr>
      <w:docPartBody>
        <w:p w:rsidR="00FA7657" w:rsidRDefault="0093698A" w:rsidP="0093698A">
          <w:pPr>
            <w:pStyle w:val="6DD6E1B8FE6C45E28EF93AB5217EB110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E65342D68444AC5B8101EBC4604EC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B1F244-5DF1-4AA5-8844-9ACDF3B33033}"/>
      </w:docPartPr>
      <w:docPartBody>
        <w:p w:rsidR="00FA7657" w:rsidRDefault="0093698A" w:rsidP="0093698A">
          <w:pPr>
            <w:pStyle w:val="BE65342D68444AC5B8101EBC4604ECB8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65AA20CECA47A39AF19E20E1C82B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345EE6-89BB-4DD3-8B07-C11C49A63377}"/>
      </w:docPartPr>
      <w:docPartBody>
        <w:p w:rsidR="00FA7657" w:rsidRDefault="0093698A" w:rsidP="0093698A">
          <w:pPr>
            <w:pStyle w:val="CF65AA20CECA47A39AF19E20E1C82BCD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858679007F497AAAD7CE63FE6A97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B06C8E-728B-4843-8ACB-F7335DAF70DE}"/>
      </w:docPartPr>
      <w:docPartBody>
        <w:p w:rsidR="00FA7657" w:rsidRDefault="0093698A" w:rsidP="0093698A">
          <w:pPr>
            <w:pStyle w:val="43858679007F497AAAD7CE63FE6A97C7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1730900EA8A463680F37FC0401F5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B067FC-EB5D-4DCE-975D-60FD6FD953A3}"/>
      </w:docPartPr>
      <w:docPartBody>
        <w:p w:rsidR="00FA7657" w:rsidRDefault="0093698A" w:rsidP="0093698A">
          <w:pPr>
            <w:pStyle w:val="E1730900EA8A463680F37FC0401F5BF8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78C3E55AE70460EBF332DBD69469E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E456F3-83F3-4D95-A553-5277043E1C2E}"/>
      </w:docPartPr>
      <w:docPartBody>
        <w:p w:rsidR="00FA7657" w:rsidRDefault="00FA7657" w:rsidP="00FA7657">
          <w:pPr>
            <w:pStyle w:val="E78C3E55AE70460EBF332DBD69469EBF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B79218155E3435DBAF59824BA29A8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65601D-F9A8-48A3-BBEC-AD067FA85310}"/>
      </w:docPartPr>
      <w:docPartBody>
        <w:p w:rsidR="00FA7657" w:rsidRDefault="00FA7657" w:rsidP="00FA7657">
          <w:pPr>
            <w:pStyle w:val="2B79218155E3435DBAF59824BA29A877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41E94A99AB4E5284CB86EC241C81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1EE0D0-E726-46B4-A84F-174DD4B0617A}"/>
      </w:docPartPr>
      <w:docPartBody>
        <w:p w:rsidR="00FA7657" w:rsidRDefault="00FA7657" w:rsidP="00FA7657">
          <w:pPr>
            <w:pStyle w:val="D841E94A99AB4E5284CB86EC241C81AC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99DDFB4BE974636AD70006C25C42C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C6D14-9D56-4333-99C5-F391409840C0}"/>
      </w:docPartPr>
      <w:docPartBody>
        <w:p w:rsidR="00FA7657" w:rsidRDefault="00FA7657" w:rsidP="00FA7657">
          <w:pPr>
            <w:pStyle w:val="F99DDFB4BE974636AD70006C25C42C8B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69C7595A954D09AE502D545AB39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160BE-8F8F-41EC-BB08-C2241E436AF3}"/>
      </w:docPartPr>
      <w:docPartBody>
        <w:p w:rsidR="00FA7657" w:rsidRDefault="00FA7657" w:rsidP="00FA7657">
          <w:pPr>
            <w:pStyle w:val="CA69C7595A954D09AE502D545AB39B85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81896F2E7E4AB2BBC5DB6B4E672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1B74AB-3A02-4735-AEE8-53466CAA1BC6}"/>
      </w:docPartPr>
      <w:docPartBody>
        <w:p w:rsidR="00FA7657" w:rsidRDefault="00FA7657" w:rsidP="00FA7657">
          <w:pPr>
            <w:pStyle w:val="1581896F2E7E4AB2BBC5DB6B4E672A3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44F132B9BA45C6B2CD0BC662CAA3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0748D6-72D0-4C6E-95B3-E62ECE996216}"/>
      </w:docPartPr>
      <w:docPartBody>
        <w:p w:rsidR="00FA7657" w:rsidRDefault="00FA7657" w:rsidP="00FA7657">
          <w:pPr>
            <w:pStyle w:val="9C44F132B9BA45C6B2CD0BC662CAA3B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17E1343F42243B891DC850C8DE14A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36AB88-90AF-4614-B3F9-45E1EC019404}"/>
      </w:docPartPr>
      <w:docPartBody>
        <w:p w:rsidR="00FA7657" w:rsidRDefault="00FA7657" w:rsidP="00FA7657">
          <w:pPr>
            <w:pStyle w:val="C17E1343F42243B891DC850C8DE14A0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3671EB24724C14BAC0CB6BE68775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6E6D71-22B1-4873-AA9D-3FFF805E5ADC}"/>
      </w:docPartPr>
      <w:docPartBody>
        <w:p w:rsidR="00FA7657" w:rsidRDefault="00FA7657" w:rsidP="00FA7657">
          <w:pPr>
            <w:pStyle w:val="7C3671EB24724C14BAC0CB6BE68775B3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CFDD36EDF54677AA1B35A6661960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F0E09-9489-4968-9AF2-AFAFC5BC1B30}"/>
      </w:docPartPr>
      <w:docPartBody>
        <w:p w:rsidR="00FA7657" w:rsidRDefault="00FA7657" w:rsidP="00FA7657">
          <w:pPr>
            <w:pStyle w:val="ABCFDD36EDF54677AA1B35A6661960B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872D8896F4436BAD7F30422D5D8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4C86ED-5FEA-4974-94D7-9745B49A629D}"/>
      </w:docPartPr>
      <w:docPartBody>
        <w:p w:rsidR="00FA7657" w:rsidRDefault="00FA7657" w:rsidP="00FA7657">
          <w:pPr>
            <w:pStyle w:val="A2872D8896F4436BAD7F30422D5D8FB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860AD625B749D588A5D26642C82E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FE33CB-402C-4D0D-B92A-6CC12938045B}"/>
      </w:docPartPr>
      <w:docPartBody>
        <w:p w:rsidR="00FA7657" w:rsidRDefault="00FA7657" w:rsidP="00FA7657">
          <w:pPr>
            <w:pStyle w:val="B2860AD625B749D588A5D26642C82EB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F7C1DF7C3341EDB3264BB7ADC910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D4CBC-16EB-425B-94AE-B459A43E6C32}"/>
      </w:docPartPr>
      <w:docPartBody>
        <w:p w:rsidR="00FA7657" w:rsidRDefault="00FA7657" w:rsidP="00FA7657">
          <w:pPr>
            <w:pStyle w:val="5DF7C1DF7C3341EDB3264BB7ADC910B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03E94EAF1541578CB4D285E3E65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18024A-F03E-4D08-AD81-9E3682A54BDE}"/>
      </w:docPartPr>
      <w:docPartBody>
        <w:p w:rsidR="00FA7657" w:rsidRDefault="00FA7657" w:rsidP="00FA7657">
          <w:pPr>
            <w:pStyle w:val="5203E94EAF1541578CB4D285E3E65103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CB9AD90D75D40DD8C698DA96B9270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E827F-37AB-43CC-A52D-1DA158EC0FAE}"/>
      </w:docPartPr>
      <w:docPartBody>
        <w:p w:rsidR="00FA7657" w:rsidRDefault="00FA7657" w:rsidP="00FA7657">
          <w:pPr>
            <w:pStyle w:val="8CB9AD90D75D40DD8C698DA96B9270A8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8993350C1654C48AF7DD8283684F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0AFC35-BF52-42F9-95F1-8F1302E1478B}"/>
      </w:docPartPr>
      <w:docPartBody>
        <w:p w:rsidR="00FA7657" w:rsidRDefault="00FA7657" w:rsidP="00FA7657">
          <w:pPr>
            <w:pStyle w:val="E8993350C1654C48AF7DD8283684F3E5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4F7A28FAA34CAA9C6EAE51477298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665CA2-6216-40D3-8990-F82A4911924E}"/>
      </w:docPartPr>
      <w:docPartBody>
        <w:p w:rsidR="00FA7657" w:rsidRDefault="00FA7657" w:rsidP="00FA7657">
          <w:pPr>
            <w:pStyle w:val="6D4F7A28FAA34CAA9C6EAE51477298E2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0ACECF99F04B5D84F227A118C59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76D5F5-0F95-48BF-A534-A10009705196}"/>
      </w:docPartPr>
      <w:docPartBody>
        <w:p w:rsidR="00FA7657" w:rsidRDefault="00FA7657" w:rsidP="00FA7657">
          <w:pPr>
            <w:pStyle w:val="CF0ACECF99F04B5D84F227A118C59216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19C5FC416E544A6A622C3B188CE5B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B57DDD-1831-4EDF-8535-D40DB9858072}"/>
      </w:docPartPr>
      <w:docPartBody>
        <w:p w:rsidR="00FA7657" w:rsidRDefault="00FA7657" w:rsidP="00FA7657">
          <w:pPr>
            <w:pStyle w:val="319C5FC416E544A6A622C3B188CE5B1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CB1DB7478F4569A9C6EC4DF6C842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7840C0-EC5D-4D80-8E0E-34A83F489192}"/>
      </w:docPartPr>
      <w:docPartBody>
        <w:p w:rsidR="00FA7657" w:rsidRDefault="00FA7657" w:rsidP="00FA7657">
          <w:pPr>
            <w:pStyle w:val="D0CB1DB7478F4569A9C6EC4DF6C842B9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F77F17CD963423C98AA1E517E8C07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4B7C0B-8A7D-471B-8ACA-95FC6C180289}"/>
      </w:docPartPr>
      <w:docPartBody>
        <w:p w:rsidR="00FA7657" w:rsidRDefault="00FA7657" w:rsidP="00FA7657">
          <w:pPr>
            <w:pStyle w:val="BF77F17CD963423C98AA1E517E8C07E3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289569B4FA46D083E1B85141A790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665368-F3D2-44F2-943E-74B879CFF0B6}"/>
      </w:docPartPr>
      <w:docPartBody>
        <w:p w:rsidR="00FA7657" w:rsidRDefault="00FA7657" w:rsidP="00FA7657">
          <w:pPr>
            <w:pStyle w:val="75289569B4FA46D083E1B85141A790D0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57D5EEE71D3479EB1A3486395545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4F138E-C679-41B5-9F52-DE069055A737}"/>
      </w:docPartPr>
      <w:docPartBody>
        <w:p w:rsidR="00FA7657" w:rsidRDefault="00FA7657" w:rsidP="00FA7657">
          <w:pPr>
            <w:pStyle w:val="C57D5EEE71D3479EB1A34863955454FA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ACEDBBF8E54F53BD0DFD06581CB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EDF93B-4963-4E63-AABC-9A9B170CFBEA}"/>
      </w:docPartPr>
      <w:docPartBody>
        <w:p w:rsidR="00FA7657" w:rsidRDefault="00FA7657" w:rsidP="00FA7657">
          <w:pPr>
            <w:pStyle w:val="81ACEDBBF8E54F53BD0DFD06581CB26D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4F3C54DA1A4994BBD410ACCE6BAE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3DE50-A30B-4D1A-A5EB-24E09A617502}"/>
      </w:docPartPr>
      <w:docPartBody>
        <w:p w:rsidR="00FA7657" w:rsidRDefault="00FA7657" w:rsidP="00FA7657">
          <w:pPr>
            <w:pStyle w:val="F74F3C54DA1A4994BBD410ACCE6BAED5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695BB132BC42339C2111AB17BAD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B0BD29-3A40-497B-867C-0D90F803EBDB}"/>
      </w:docPartPr>
      <w:docPartBody>
        <w:p w:rsidR="00FA7657" w:rsidRDefault="00FA7657" w:rsidP="00FA7657">
          <w:pPr>
            <w:pStyle w:val="F6695BB132BC42339C2111AB17BADC6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08D1E8B3FF242DC9C68F34AF27720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EDBDA-DEE7-42E5-AC5C-ADAEF12A81FD}"/>
      </w:docPartPr>
      <w:docPartBody>
        <w:p w:rsidR="00FA7657" w:rsidRDefault="00FA7657" w:rsidP="00FA7657">
          <w:pPr>
            <w:pStyle w:val="708D1E8B3FF242DC9C68F34AF2772029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03945A97EC94459B6D513EE75C83A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A52DE-74DD-476B-86C7-AF2412958869}"/>
      </w:docPartPr>
      <w:docPartBody>
        <w:p w:rsidR="00FA7657" w:rsidRDefault="00FA7657" w:rsidP="00FA7657">
          <w:pPr>
            <w:pStyle w:val="403945A97EC94459B6D513EE75C83AD1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D620A32F9C549F09F18FBEACB933B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1469E5-EB97-42B8-B5CD-37228456D557}"/>
      </w:docPartPr>
      <w:docPartBody>
        <w:p w:rsidR="00FA7657" w:rsidRDefault="00FA7657" w:rsidP="00FA7657">
          <w:pPr>
            <w:pStyle w:val="5D620A32F9C549F09F18FBEACB933B28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BE32091A8404BAEACE350B7DBA3D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04543-F952-4677-97DE-1D8CDC4EF1FB}"/>
      </w:docPartPr>
      <w:docPartBody>
        <w:p w:rsidR="00FA7657" w:rsidRDefault="00FA7657" w:rsidP="00FA7657">
          <w:pPr>
            <w:pStyle w:val="0BE32091A8404BAEACE350B7DBA3DB4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B569BBD94BD485989CF90366C9132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25C595-2AE0-4FCF-956E-AF87A8F866EA}"/>
      </w:docPartPr>
      <w:docPartBody>
        <w:p w:rsidR="00FA7657" w:rsidRDefault="00FA7657" w:rsidP="00FA7657">
          <w:pPr>
            <w:pStyle w:val="5B569BBD94BD485989CF90366C9132A3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73B567BA844AF99B97E326754EDD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9CE9BF-7473-4AFA-9F27-0F0552F0AD36}"/>
      </w:docPartPr>
      <w:docPartBody>
        <w:p w:rsidR="00FA7657" w:rsidRDefault="00FA7657" w:rsidP="00FA7657">
          <w:pPr>
            <w:pStyle w:val="D873B567BA844AF99B97E326754EDDB0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F6980C9289F492A92B2C156F4800F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48E737-16A0-4D02-8979-0FDFBEFF5501}"/>
      </w:docPartPr>
      <w:docPartBody>
        <w:p w:rsidR="00FA7657" w:rsidRDefault="00FA7657" w:rsidP="00FA7657">
          <w:pPr>
            <w:pStyle w:val="EF6980C9289F492A92B2C156F4800F25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7358359C88748378901A5310A4B4B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E2788-843D-4DA9-9543-80EA3BF52E50}"/>
      </w:docPartPr>
      <w:docPartBody>
        <w:p w:rsidR="00FA7657" w:rsidRDefault="00FA7657" w:rsidP="00FA7657">
          <w:pPr>
            <w:pStyle w:val="F7358359C88748378901A5310A4B4B4E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F9DCAC2BC443F48C00E10C69E063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A58602-0A14-4723-A9A2-500AFEC43F3C}"/>
      </w:docPartPr>
      <w:docPartBody>
        <w:p w:rsidR="00B904CA" w:rsidRDefault="00FA7657" w:rsidP="00FA7657">
          <w:pPr>
            <w:pStyle w:val="7FF9DCAC2BC443F48C00E10C69E063AC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273F0753CC46C1BEC29A198A7251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71976-E057-4401-9255-F7A2631A14EE}"/>
      </w:docPartPr>
      <w:docPartBody>
        <w:p w:rsidR="00B904CA" w:rsidRDefault="00FA7657" w:rsidP="00FA7657">
          <w:pPr>
            <w:pStyle w:val="27273F0753CC46C1BEC29A198A72512C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D3FC0F854654FC9832A579E8FAC4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D3864C-DD2C-4C06-A4BB-8D2687BB102E}"/>
      </w:docPartPr>
      <w:docPartBody>
        <w:p w:rsidR="00B904CA" w:rsidRDefault="00FA7657" w:rsidP="00FA7657">
          <w:pPr>
            <w:pStyle w:val="8D3FC0F854654FC9832A579E8FAC4D4B"/>
          </w:pPr>
          <w:r w:rsidRPr="005232A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LT Pro 57 Condensed">
    <w:altName w:val="Arial"/>
    <w:panose1 w:val="00000000000000000000"/>
    <w:charset w:val="00"/>
    <w:family w:val="swiss"/>
    <w:notTrueType/>
    <w:pitch w:val="variable"/>
    <w:sig w:usb0="00000001" w:usb1="5000205A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68"/>
    <w:rsid w:val="002B7E68"/>
    <w:rsid w:val="006F4925"/>
    <w:rsid w:val="0093698A"/>
    <w:rsid w:val="009E0CC3"/>
    <w:rsid w:val="00B904CA"/>
    <w:rsid w:val="00E9420C"/>
    <w:rsid w:val="00EB704B"/>
    <w:rsid w:val="00FA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7657"/>
    <w:rPr>
      <w:color w:val="808080"/>
    </w:rPr>
  </w:style>
  <w:style w:type="paragraph" w:customStyle="1" w:styleId="90134F037CF44E8BA2DA6CA5553753AD">
    <w:name w:val="90134F037CF44E8BA2DA6CA5553753AD"/>
  </w:style>
  <w:style w:type="paragraph" w:customStyle="1" w:styleId="D1AB2BA3763645919FD5B893C0777C57">
    <w:name w:val="D1AB2BA3763645919FD5B893C0777C57"/>
  </w:style>
  <w:style w:type="paragraph" w:customStyle="1" w:styleId="8E896B7F46AF4CC19028C9397BA83DEB">
    <w:name w:val="8E896B7F46AF4CC19028C9397BA83DEB"/>
  </w:style>
  <w:style w:type="paragraph" w:customStyle="1" w:styleId="02BDEDC00AEB47679F01B74F6ECD217C">
    <w:name w:val="02BDEDC00AEB47679F01B74F6ECD217C"/>
  </w:style>
  <w:style w:type="paragraph" w:customStyle="1" w:styleId="FED2AE06CA4E447FB6B28A4AD5EE8DCF">
    <w:name w:val="FED2AE06CA4E447FB6B28A4AD5EE8DCF"/>
  </w:style>
  <w:style w:type="paragraph" w:customStyle="1" w:styleId="7F7775B6718142DFA55FAA651BC1C26D">
    <w:name w:val="7F7775B6718142DFA55FAA651BC1C26D"/>
  </w:style>
  <w:style w:type="paragraph" w:customStyle="1" w:styleId="457BCA3CCBE94C9A821AD732EB81538A">
    <w:name w:val="457BCA3CCBE94C9A821AD732EB81538A"/>
  </w:style>
  <w:style w:type="paragraph" w:customStyle="1" w:styleId="738293CF05864825951695AC55A19680">
    <w:name w:val="738293CF05864825951695AC55A19680"/>
  </w:style>
  <w:style w:type="paragraph" w:customStyle="1" w:styleId="8E09B74DC48F42ED836DC9AB86BBA5A9">
    <w:name w:val="8E09B74DC48F42ED836DC9AB86BBA5A9"/>
  </w:style>
  <w:style w:type="paragraph" w:customStyle="1" w:styleId="26F4D7B3401B460494EBEFE3E9526DBA">
    <w:name w:val="26F4D7B3401B460494EBEFE3E9526DBA"/>
  </w:style>
  <w:style w:type="paragraph" w:customStyle="1" w:styleId="04BF219C56BA4B2288C7FCD2B56EC711">
    <w:name w:val="04BF219C56BA4B2288C7FCD2B56EC711"/>
  </w:style>
  <w:style w:type="paragraph" w:customStyle="1" w:styleId="5B6B44D38E784443B1A197D8390E1AB2">
    <w:name w:val="5B6B44D38E784443B1A197D8390E1AB2"/>
  </w:style>
  <w:style w:type="paragraph" w:customStyle="1" w:styleId="20548A822C5547F59C6C7EF35D16F4CA">
    <w:name w:val="20548A822C5547F59C6C7EF35D16F4CA"/>
  </w:style>
  <w:style w:type="paragraph" w:customStyle="1" w:styleId="1C1B8C3FFCD542CFA136E0697537466C">
    <w:name w:val="1C1B8C3FFCD542CFA136E0697537466C"/>
  </w:style>
  <w:style w:type="paragraph" w:customStyle="1" w:styleId="ADB511636F764C34970F7C710259FB88">
    <w:name w:val="ADB511636F764C34970F7C710259FB88"/>
  </w:style>
  <w:style w:type="paragraph" w:customStyle="1" w:styleId="436DCA7463EC4543991F713306BB5863">
    <w:name w:val="436DCA7463EC4543991F713306BB5863"/>
    <w:rsid w:val="002B7E68"/>
  </w:style>
  <w:style w:type="paragraph" w:customStyle="1" w:styleId="6EC41A9FF0E1437AA1404E9CEBFF2EBB">
    <w:name w:val="6EC41A9FF0E1437AA1404E9CEBFF2EBB"/>
    <w:rsid w:val="002B7E68"/>
  </w:style>
  <w:style w:type="paragraph" w:customStyle="1" w:styleId="A2788313154344FCAFAF579E49A23406">
    <w:name w:val="A2788313154344FCAFAF579E49A23406"/>
    <w:rsid w:val="002B7E68"/>
  </w:style>
  <w:style w:type="paragraph" w:customStyle="1" w:styleId="26DB1B7F82964347A47AEAB170DF7DC7">
    <w:name w:val="26DB1B7F82964347A47AEAB170DF7DC7"/>
    <w:rsid w:val="002B7E68"/>
  </w:style>
  <w:style w:type="paragraph" w:customStyle="1" w:styleId="FA1EE5C1BEC144F3BB463A6C16BF8683">
    <w:name w:val="FA1EE5C1BEC144F3BB463A6C16BF8683"/>
    <w:rsid w:val="002B7E68"/>
  </w:style>
  <w:style w:type="paragraph" w:customStyle="1" w:styleId="126C17B308DE4A969C557C76FE3DDFFA">
    <w:name w:val="126C17B308DE4A969C557C76FE3DDFFA"/>
    <w:rsid w:val="00E9420C"/>
  </w:style>
  <w:style w:type="paragraph" w:customStyle="1" w:styleId="0210D0F2A2C644BAA75393B802AE64BD">
    <w:name w:val="0210D0F2A2C644BAA75393B802AE64BD"/>
    <w:rsid w:val="00E9420C"/>
  </w:style>
  <w:style w:type="paragraph" w:customStyle="1" w:styleId="27048E68926B4A508A35E9D263746BCF">
    <w:name w:val="27048E68926B4A508A35E9D263746BCF"/>
    <w:rsid w:val="00E9420C"/>
  </w:style>
  <w:style w:type="paragraph" w:customStyle="1" w:styleId="FA274B1F5F7E42AAAACB7419580489B3">
    <w:name w:val="FA274B1F5F7E42AAAACB7419580489B3"/>
    <w:rsid w:val="00E9420C"/>
  </w:style>
  <w:style w:type="paragraph" w:customStyle="1" w:styleId="682CFF85AAD547E6A9AB702C4E9CFBA7">
    <w:name w:val="682CFF85AAD547E6A9AB702C4E9CFBA7"/>
    <w:rsid w:val="00E9420C"/>
  </w:style>
  <w:style w:type="paragraph" w:customStyle="1" w:styleId="0E54FD1B64474C2A9AE370FA3F90E719">
    <w:name w:val="0E54FD1B64474C2A9AE370FA3F90E719"/>
    <w:rsid w:val="00E9420C"/>
  </w:style>
  <w:style w:type="paragraph" w:customStyle="1" w:styleId="D7C7A558D5D34595B64128C53854CF49">
    <w:name w:val="D7C7A558D5D34595B64128C53854CF49"/>
    <w:rsid w:val="00E9420C"/>
  </w:style>
  <w:style w:type="paragraph" w:customStyle="1" w:styleId="6495CBA07C8D4A26BC51F7D55A0640FA">
    <w:name w:val="6495CBA07C8D4A26BC51F7D55A0640FA"/>
    <w:rsid w:val="00E9420C"/>
  </w:style>
  <w:style w:type="paragraph" w:customStyle="1" w:styleId="D0A4C092D2774B4DBC146981F22F6855">
    <w:name w:val="D0A4C092D2774B4DBC146981F22F6855"/>
    <w:rsid w:val="00E9420C"/>
  </w:style>
  <w:style w:type="paragraph" w:customStyle="1" w:styleId="CE7C754C15EF4CEC95C2ABBCDF74AD42">
    <w:name w:val="CE7C754C15EF4CEC95C2ABBCDF74AD42"/>
    <w:rsid w:val="00E9420C"/>
  </w:style>
  <w:style w:type="paragraph" w:customStyle="1" w:styleId="BC47C015CC7443B8959AAC493EE80663">
    <w:name w:val="BC47C015CC7443B8959AAC493EE80663"/>
    <w:rsid w:val="00E9420C"/>
  </w:style>
  <w:style w:type="paragraph" w:customStyle="1" w:styleId="D8E018DE8E3D46DEB71C761B1A61245B">
    <w:name w:val="D8E018DE8E3D46DEB71C761B1A61245B"/>
    <w:rsid w:val="00E9420C"/>
  </w:style>
  <w:style w:type="paragraph" w:customStyle="1" w:styleId="C7881D01180F4D7183CE18E02F536002">
    <w:name w:val="C7881D01180F4D7183CE18E02F536002"/>
    <w:rsid w:val="00E9420C"/>
  </w:style>
  <w:style w:type="paragraph" w:customStyle="1" w:styleId="4F5F6DD645ED4638A74813783F5EEAA6">
    <w:name w:val="4F5F6DD645ED4638A74813783F5EEAA6"/>
    <w:rsid w:val="00E9420C"/>
  </w:style>
  <w:style w:type="paragraph" w:customStyle="1" w:styleId="A6842844347A42049A69B775DB16C4A4">
    <w:name w:val="A6842844347A42049A69B775DB16C4A4"/>
    <w:rsid w:val="00E9420C"/>
  </w:style>
  <w:style w:type="paragraph" w:customStyle="1" w:styleId="7F3B5401429143C6A9108C879DB78A03">
    <w:name w:val="7F3B5401429143C6A9108C879DB78A03"/>
    <w:rsid w:val="00E9420C"/>
  </w:style>
  <w:style w:type="paragraph" w:customStyle="1" w:styleId="DF7C662FA4F4447984C3D3293AE8168E">
    <w:name w:val="DF7C662FA4F4447984C3D3293AE8168E"/>
    <w:rsid w:val="00E9420C"/>
  </w:style>
  <w:style w:type="paragraph" w:customStyle="1" w:styleId="854E735293DB4C49BDA83B4918E2CF74">
    <w:name w:val="854E735293DB4C49BDA83B4918E2CF74"/>
    <w:rsid w:val="00E9420C"/>
  </w:style>
  <w:style w:type="paragraph" w:customStyle="1" w:styleId="16CD66D3C56240D489B78B0210D19AE5">
    <w:name w:val="16CD66D3C56240D489B78B0210D19AE5"/>
    <w:rsid w:val="00E9420C"/>
  </w:style>
  <w:style w:type="paragraph" w:customStyle="1" w:styleId="B96F128679A6417AA7A8375AB95D6B3B">
    <w:name w:val="B96F128679A6417AA7A8375AB95D6B3B"/>
    <w:rsid w:val="00E9420C"/>
  </w:style>
  <w:style w:type="paragraph" w:customStyle="1" w:styleId="F9FDF6C21C3C42EBB6DC5755A124393F">
    <w:name w:val="F9FDF6C21C3C42EBB6DC5755A124393F"/>
    <w:rsid w:val="00E9420C"/>
  </w:style>
  <w:style w:type="paragraph" w:customStyle="1" w:styleId="CFCE3C3548A34C2A901A8ABB57A49B60">
    <w:name w:val="CFCE3C3548A34C2A901A8ABB57A49B60"/>
    <w:rsid w:val="00E9420C"/>
  </w:style>
  <w:style w:type="paragraph" w:customStyle="1" w:styleId="27D25F56B3AD40C49D0827BE7D633E79">
    <w:name w:val="27D25F56B3AD40C49D0827BE7D633E79"/>
    <w:rsid w:val="00E9420C"/>
  </w:style>
  <w:style w:type="paragraph" w:customStyle="1" w:styleId="8BD5FDC024534D738968EC38E1DB889B">
    <w:name w:val="8BD5FDC024534D738968EC38E1DB889B"/>
    <w:rsid w:val="00E9420C"/>
  </w:style>
  <w:style w:type="paragraph" w:customStyle="1" w:styleId="3064280B20B34B4B85BB02452C96BDB1">
    <w:name w:val="3064280B20B34B4B85BB02452C96BDB1"/>
    <w:rsid w:val="00E9420C"/>
  </w:style>
  <w:style w:type="paragraph" w:customStyle="1" w:styleId="8216B88CDDCF480B8B2FEFA8B77473D3">
    <w:name w:val="8216B88CDDCF480B8B2FEFA8B77473D3"/>
    <w:rsid w:val="00E9420C"/>
  </w:style>
  <w:style w:type="paragraph" w:customStyle="1" w:styleId="B7E60C08BF0E42CDB897B8AB522F52DB">
    <w:name w:val="B7E60C08BF0E42CDB897B8AB522F52DB"/>
    <w:rsid w:val="00E9420C"/>
  </w:style>
  <w:style w:type="paragraph" w:customStyle="1" w:styleId="0100F1F518F24504B7B60F41BD15E95C">
    <w:name w:val="0100F1F518F24504B7B60F41BD15E95C"/>
    <w:rsid w:val="00E9420C"/>
  </w:style>
  <w:style w:type="paragraph" w:customStyle="1" w:styleId="EBBF48FBF5B54DCC9EBA23904B0F96AB">
    <w:name w:val="EBBF48FBF5B54DCC9EBA23904B0F96AB"/>
    <w:rsid w:val="00E9420C"/>
  </w:style>
  <w:style w:type="paragraph" w:customStyle="1" w:styleId="2E636592DA3C40E3A8171F33EF814E19">
    <w:name w:val="2E636592DA3C40E3A8171F33EF814E19"/>
    <w:rsid w:val="00E9420C"/>
  </w:style>
  <w:style w:type="paragraph" w:customStyle="1" w:styleId="5A8D3C7007EB487E82A9A4B8224E7ECE">
    <w:name w:val="5A8D3C7007EB487E82A9A4B8224E7ECE"/>
    <w:rsid w:val="00E9420C"/>
  </w:style>
  <w:style w:type="paragraph" w:customStyle="1" w:styleId="3D6059D0B92B4CC8A6071469C7D0A8F1">
    <w:name w:val="3D6059D0B92B4CC8A6071469C7D0A8F1"/>
    <w:rsid w:val="00E9420C"/>
  </w:style>
  <w:style w:type="paragraph" w:customStyle="1" w:styleId="41FDE497415B4B42877091DA650BA2D7">
    <w:name w:val="41FDE497415B4B42877091DA650BA2D7"/>
    <w:rsid w:val="00E9420C"/>
  </w:style>
  <w:style w:type="paragraph" w:customStyle="1" w:styleId="A1DCE16A1784464F8E73E49650FB358A">
    <w:name w:val="A1DCE16A1784464F8E73E49650FB358A"/>
    <w:rsid w:val="00E9420C"/>
  </w:style>
  <w:style w:type="paragraph" w:customStyle="1" w:styleId="C576DF103B6941219E5CD272F12B2572">
    <w:name w:val="C576DF103B6941219E5CD272F12B2572"/>
    <w:rsid w:val="00E9420C"/>
  </w:style>
  <w:style w:type="paragraph" w:customStyle="1" w:styleId="06922C542A4141DA99452E689C3F2B69">
    <w:name w:val="06922C542A4141DA99452E689C3F2B69"/>
    <w:rsid w:val="00E9420C"/>
  </w:style>
  <w:style w:type="paragraph" w:customStyle="1" w:styleId="81A4656E437E413FA6EA6C5EFA61A137">
    <w:name w:val="81A4656E437E413FA6EA6C5EFA61A137"/>
    <w:rsid w:val="00E9420C"/>
  </w:style>
  <w:style w:type="paragraph" w:customStyle="1" w:styleId="16BC3238F1D84B57B96589037537360E">
    <w:name w:val="16BC3238F1D84B57B96589037537360E"/>
    <w:rsid w:val="00E9420C"/>
  </w:style>
  <w:style w:type="paragraph" w:customStyle="1" w:styleId="C386FE1AEA0C452BBF590494BEDDE659">
    <w:name w:val="C386FE1AEA0C452BBF590494BEDDE659"/>
    <w:rsid w:val="00E9420C"/>
  </w:style>
  <w:style w:type="paragraph" w:customStyle="1" w:styleId="7F013CBF198A43A79A550137DC339622">
    <w:name w:val="7F013CBF198A43A79A550137DC339622"/>
    <w:rsid w:val="00E9420C"/>
  </w:style>
  <w:style w:type="paragraph" w:customStyle="1" w:styleId="FCFD84EE6DE84E23A95B5B0A568EED1F">
    <w:name w:val="FCFD84EE6DE84E23A95B5B0A568EED1F"/>
    <w:rsid w:val="00E9420C"/>
  </w:style>
  <w:style w:type="paragraph" w:customStyle="1" w:styleId="F3913018D0FA407885039C371743758F">
    <w:name w:val="F3913018D0FA407885039C371743758F"/>
    <w:rsid w:val="00E9420C"/>
  </w:style>
  <w:style w:type="paragraph" w:customStyle="1" w:styleId="2D488AF4C9F04490B21C1A79EBC79232">
    <w:name w:val="2D488AF4C9F04490B21C1A79EBC79232"/>
    <w:rsid w:val="0093698A"/>
  </w:style>
  <w:style w:type="paragraph" w:customStyle="1" w:styleId="51C81F0BC0714120BBA0AAD5AD5C977B">
    <w:name w:val="51C81F0BC0714120BBA0AAD5AD5C977B"/>
    <w:rsid w:val="0093698A"/>
  </w:style>
  <w:style w:type="paragraph" w:customStyle="1" w:styleId="B186485FFDEF40D59D466F01F8DE937A">
    <w:name w:val="B186485FFDEF40D59D466F01F8DE937A"/>
    <w:rsid w:val="0093698A"/>
  </w:style>
  <w:style w:type="paragraph" w:customStyle="1" w:styleId="84D061CC639940359E09B793057D2B4F">
    <w:name w:val="84D061CC639940359E09B793057D2B4F"/>
    <w:rsid w:val="0093698A"/>
  </w:style>
  <w:style w:type="paragraph" w:customStyle="1" w:styleId="081248F192594E2D9FC9FF323FB8A312">
    <w:name w:val="081248F192594E2D9FC9FF323FB8A312"/>
    <w:rsid w:val="0093698A"/>
  </w:style>
  <w:style w:type="paragraph" w:customStyle="1" w:styleId="F87682AA987A4730BD02B50F69E9D549">
    <w:name w:val="F87682AA987A4730BD02B50F69E9D549"/>
    <w:rsid w:val="0093698A"/>
  </w:style>
  <w:style w:type="paragraph" w:customStyle="1" w:styleId="03C385EC2B8E4E3BBE758E633BB70E5C">
    <w:name w:val="03C385EC2B8E4E3BBE758E633BB70E5C"/>
    <w:rsid w:val="0093698A"/>
  </w:style>
  <w:style w:type="paragraph" w:customStyle="1" w:styleId="B3DB5BE7E166453B8861BA1ED2244E01">
    <w:name w:val="B3DB5BE7E166453B8861BA1ED2244E01"/>
    <w:rsid w:val="0093698A"/>
  </w:style>
  <w:style w:type="paragraph" w:customStyle="1" w:styleId="13C296F7E1014FC8A73B4C5204B6A5E5">
    <w:name w:val="13C296F7E1014FC8A73B4C5204B6A5E5"/>
    <w:rsid w:val="0093698A"/>
  </w:style>
  <w:style w:type="paragraph" w:customStyle="1" w:styleId="EDFD015CDE7C43CF8464CD1CF0FC301F">
    <w:name w:val="EDFD015CDE7C43CF8464CD1CF0FC301F"/>
    <w:rsid w:val="0093698A"/>
  </w:style>
  <w:style w:type="paragraph" w:customStyle="1" w:styleId="274715E6A5EC409180C8F653EA339ED0">
    <w:name w:val="274715E6A5EC409180C8F653EA339ED0"/>
    <w:rsid w:val="0093698A"/>
  </w:style>
  <w:style w:type="paragraph" w:customStyle="1" w:styleId="6DD6E1B8FE6C45E28EF93AB5217EB110">
    <w:name w:val="6DD6E1B8FE6C45E28EF93AB5217EB110"/>
    <w:rsid w:val="0093698A"/>
  </w:style>
  <w:style w:type="paragraph" w:customStyle="1" w:styleId="BE65342D68444AC5B8101EBC4604ECB8">
    <w:name w:val="BE65342D68444AC5B8101EBC4604ECB8"/>
    <w:rsid w:val="0093698A"/>
  </w:style>
  <w:style w:type="paragraph" w:customStyle="1" w:styleId="CF65AA20CECA47A39AF19E20E1C82BCD">
    <w:name w:val="CF65AA20CECA47A39AF19E20E1C82BCD"/>
    <w:rsid w:val="0093698A"/>
  </w:style>
  <w:style w:type="paragraph" w:customStyle="1" w:styleId="43858679007F497AAAD7CE63FE6A97C7">
    <w:name w:val="43858679007F497AAAD7CE63FE6A97C7"/>
    <w:rsid w:val="0093698A"/>
  </w:style>
  <w:style w:type="paragraph" w:customStyle="1" w:styleId="E1730900EA8A463680F37FC0401F5BF8">
    <w:name w:val="E1730900EA8A463680F37FC0401F5BF8"/>
    <w:rsid w:val="0093698A"/>
  </w:style>
  <w:style w:type="paragraph" w:customStyle="1" w:styleId="E78C3E55AE70460EBF332DBD69469EBF">
    <w:name w:val="E78C3E55AE70460EBF332DBD69469EBF"/>
    <w:rsid w:val="00FA7657"/>
  </w:style>
  <w:style w:type="paragraph" w:customStyle="1" w:styleId="2B79218155E3435DBAF59824BA29A877">
    <w:name w:val="2B79218155E3435DBAF59824BA29A877"/>
    <w:rsid w:val="00FA7657"/>
  </w:style>
  <w:style w:type="paragraph" w:customStyle="1" w:styleId="D841E94A99AB4E5284CB86EC241C81AC">
    <w:name w:val="D841E94A99AB4E5284CB86EC241C81AC"/>
    <w:rsid w:val="00FA7657"/>
  </w:style>
  <w:style w:type="paragraph" w:customStyle="1" w:styleId="77DB69625C434720B6E0227B97679533">
    <w:name w:val="77DB69625C434720B6E0227B97679533"/>
    <w:rsid w:val="00FA7657"/>
  </w:style>
  <w:style w:type="paragraph" w:customStyle="1" w:styleId="8CDFA4AA60B0464CA3E5EF83C01FF564">
    <w:name w:val="8CDFA4AA60B0464CA3E5EF83C01FF564"/>
    <w:rsid w:val="00FA7657"/>
  </w:style>
  <w:style w:type="paragraph" w:customStyle="1" w:styleId="20864649B5934AC1A9F1B1F22955E0CC">
    <w:name w:val="20864649B5934AC1A9F1B1F22955E0CC"/>
    <w:rsid w:val="00FA7657"/>
  </w:style>
  <w:style w:type="paragraph" w:customStyle="1" w:styleId="4CA21635EAE44DAEB3292A9AF84902E2">
    <w:name w:val="4CA21635EAE44DAEB3292A9AF84902E2"/>
    <w:rsid w:val="00FA7657"/>
  </w:style>
  <w:style w:type="paragraph" w:customStyle="1" w:styleId="3B68D89598054A8088822C453CD62F88">
    <w:name w:val="3B68D89598054A8088822C453CD62F88"/>
    <w:rsid w:val="00FA7657"/>
  </w:style>
  <w:style w:type="paragraph" w:customStyle="1" w:styleId="CA0CE16B413C4F51A1F11FBD6D72A8AB">
    <w:name w:val="CA0CE16B413C4F51A1F11FBD6D72A8AB"/>
    <w:rsid w:val="00FA7657"/>
  </w:style>
  <w:style w:type="paragraph" w:customStyle="1" w:styleId="CE5AAC480B0C4DFF9FC0E2386329B4FA">
    <w:name w:val="CE5AAC480B0C4DFF9FC0E2386329B4FA"/>
    <w:rsid w:val="00FA7657"/>
  </w:style>
  <w:style w:type="paragraph" w:customStyle="1" w:styleId="87AD280AE4AD4DDEB74206500DE1DF89">
    <w:name w:val="87AD280AE4AD4DDEB74206500DE1DF89"/>
    <w:rsid w:val="00FA7657"/>
  </w:style>
  <w:style w:type="paragraph" w:customStyle="1" w:styleId="A2D6374E908740929A265E073B1A5137">
    <w:name w:val="A2D6374E908740929A265E073B1A5137"/>
    <w:rsid w:val="00FA7657"/>
  </w:style>
  <w:style w:type="paragraph" w:customStyle="1" w:styleId="EEB698E271454F46950D83B7DA4788A2">
    <w:name w:val="EEB698E271454F46950D83B7DA4788A2"/>
    <w:rsid w:val="00FA7657"/>
  </w:style>
  <w:style w:type="paragraph" w:customStyle="1" w:styleId="F99DDFB4BE974636AD70006C25C42C8B">
    <w:name w:val="F99DDFB4BE974636AD70006C25C42C8B"/>
    <w:rsid w:val="00FA7657"/>
  </w:style>
  <w:style w:type="paragraph" w:customStyle="1" w:styleId="CA69C7595A954D09AE502D545AB39B85">
    <w:name w:val="CA69C7595A954D09AE502D545AB39B85"/>
    <w:rsid w:val="00FA7657"/>
  </w:style>
  <w:style w:type="paragraph" w:customStyle="1" w:styleId="1581896F2E7E4AB2BBC5DB6B4E672A3E">
    <w:name w:val="1581896F2E7E4AB2BBC5DB6B4E672A3E"/>
    <w:rsid w:val="00FA7657"/>
  </w:style>
  <w:style w:type="paragraph" w:customStyle="1" w:styleId="9C44F132B9BA45C6B2CD0BC662CAA3BE">
    <w:name w:val="9C44F132B9BA45C6B2CD0BC662CAA3BE"/>
    <w:rsid w:val="00FA7657"/>
  </w:style>
  <w:style w:type="paragraph" w:customStyle="1" w:styleId="C17E1343F42243B891DC850C8DE14A0E">
    <w:name w:val="C17E1343F42243B891DC850C8DE14A0E"/>
    <w:rsid w:val="00FA7657"/>
  </w:style>
  <w:style w:type="paragraph" w:customStyle="1" w:styleId="7C3671EB24724C14BAC0CB6BE68775B3">
    <w:name w:val="7C3671EB24724C14BAC0CB6BE68775B3"/>
    <w:rsid w:val="00FA7657"/>
  </w:style>
  <w:style w:type="paragraph" w:customStyle="1" w:styleId="AC126A189CA74D0EBF05BD5E8097C9A7">
    <w:name w:val="AC126A189CA74D0EBF05BD5E8097C9A7"/>
    <w:rsid w:val="00FA7657"/>
  </w:style>
  <w:style w:type="paragraph" w:customStyle="1" w:styleId="541CE2293DAC4B43BF12D9A521FA8335">
    <w:name w:val="541CE2293DAC4B43BF12D9A521FA8335"/>
    <w:rsid w:val="00FA7657"/>
  </w:style>
  <w:style w:type="paragraph" w:customStyle="1" w:styleId="BC4439FF2F974894A1EA7B2C2538728C">
    <w:name w:val="BC4439FF2F974894A1EA7B2C2538728C"/>
    <w:rsid w:val="00FA7657"/>
  </w:style>
  <w:style w:type="paragraph" w:customStyle="1" w:styleId="1354A4055A2E4E55A8CA253CF4E8F609">
    <w:name w:val="1354A4055A2E4E55A8CA253CF4E8F609"/>
    <w:rsid w:val="00FA7657"/>
  </w:style>
  <w:style w:type="paragraph" w:customStyle="1" w:styleId="0EC0A8F460BF4A799A32244BD9EE2908">
    <w:name w:val="0EC0A8F460BF4A799A32244BD9EE2908"/>
    <w:rsid w:val="00FA7657"/>
  </w:style>
  <w:style w:type="paragraph" w:customStyle="1" w:styleId="5BFFDBFB7A964157BB589902CC983951">
    <w:name w:val="5BFFDBFB7A964157BB589902CC983951"/>
    <w:rsid w:val="00FA7657"/>
  </w:style>
  <w:style w:type="paragraph" w:customStyle="1" w:styleId="405BBBE635FA4DF4A6F5A23924234F3E">
    <w:name w:val="405BBBE635FA4DF4A6F5A23924234F3E"/>
    <w:rsid w:val="00FA7657"/>
  </w:style>
  <w:style w:type="paragraph" w:customStyle="1" w:styleId="BD2A8F0291774114A19A4082364BE8A3">
    <w:name w:val="BD2A8F0291774114A19A4082364BE8A3"/>
    <w:rsid w:val="00FA7657"/>
  </w:style>
  <w:style w:type="paragraph" w:customStyle="1" w:styleId="ABBA831BC5244086B05515F4D6C207EF">
    <w:name w:val="ABBA831BC5244086B05515F4D6C207EF"/>
    <w:rsid w:val="00FA7657"/>
  </w:style>
  <w:style w:type="paragraph" w:customStyle="1" w:styleId="ABCFDD36EDF54677AA1B35A6661960B1">
    <w:name w:val="ABCFDD36EDF54677AA1B35A6661960B1"/>
    <w:rsid w:val="00FA7657"/>
  </w:style>
  <w:style w:type="paragraph" w:customStyle="1" w:styleId="A2872D8896F4436BAD7F30422D5D8FBA">
    <w:name w:val="A2872D8896F4436BAD7F30422D5D8FBA"/>
    <w:rsid w:val="00FA7657"/>
  </w:style>
  <w:style w:type="paragraph" w:customStyle="1" w:styleId="B2860AD625B749D588A5D26642C82EBA">
    <w:name w:val="B2860AD625B749D588A5D26642C82EBA"/>
    <w:rsid w:val="00FA7657"/>
  </w:style>
  <w:style w:type="paragraph" w:customStyle="1" w:styleId="5DF7C1DF7C3341EDB3264BB7ADC910BE">
    <w:name w:val="5DF7C1DF7C3341EDB3264BB7ADC910BE"/>
    <w:rsid w:val="00FA7657"/>
  </w:style>
  <w:style w:type="paragraph" w:customStyle="1" w:styleId="5203E94EAF1541578CB4D285E3E65103">
    <w:name w:val="5203E94EAF1541578CB4D285E3E65103"/>
    <w:rsid w:val="00FA7657"/>
  </w:style>
  <w:style w:type="paragraph" w:customStyle="1" w:styleId="8CB9AD90D75D40DD8C698DA96B9270A8">
    <w:name w:val="8CB9AD90D75D40DD8C698DA96B9270A8"/>
    <w:rsid w:val="00FA7657"/>
  </w:style>
  <w:style w:type="paragraph" w:customStyle="1" w:styleId="E8993350C1654C48AF7DD8283684F3E5">
    <w:name w:val="E8993350C1654C48AF7DD8283684F3E5"/>
    <w:rsid w:val="00FA7657"/>
  </w:style>
  <w:style w:type="paragraph" w:customStyle="1" w:styleId="6D4F7A28FAA34CAA9C6EAE51477298E2">
    <w:name w:val="6D4F7A28FAA34CAA9C6EAE51477298E2"/>
    <w:rsid w:val="00FA7657"/>
  </w:style>
  <w:style w:type="paragraph" w:customStyle="1" w:styleId="CF0ACECF99F04B5D84F227A118C59216">
    <w:name w:val="CF0ACECF99F04B5D84F227A118C59216"/>
    <w:rsid w:val="00FA7657"/>
  </w:style>
  <w:style w:type="paragraph" w:customStyle="1" w:styleId="319C5FC416E544A6A622C3B188CE5B11">
    <w:name w:val="319C5FC416E544A6A622C3B188CE5B11"/>
    <w:rsid w:val="00FA7657"/>
  </w:style>
  <w:style w:type="paragraph" w:customStyle="1" w:styleId="D0CB1DB7478F4569A9C6EC4DF6C842B9">
    <w:name w:val="D0CB1DB7478F4569A9C6EC4DF6C842B9"/>
    <w:rsid w:val="00FA7657"/>
  </w:style>
  <w:style w:type="paragraph" w:customStyle="1" w:styleId="BF77F17CD963423C98AA1E517E8C07E3">
    <w:name w:val="BF77F17CD963423C98AA1E517E8C07E3"/>
    <w:rsid w:val="00FA7657"/>
  </w:style>
  <w:style w:type="paragraph" w:customStyle="1" w:styleId="75289569B4FA46D083E1B85141A790D0">
    <w:name w:val="75289569B4FA46D083E1B85141A790D0"/>
    <w:rsid w:val="00FA7657"/>
  </w:style>
  <w:style w:type="paragraph" w:customStyle="1" w:styleId="C57D5EEE71D3479EB1A34863955454FA">
    <w:name w:val="C57D5EEE71D3479EB1A34863955454FA"/>
    <w:rsid w:val="00FA7657"/>
  </w:style>
  <w:style w:type="paragraph" w:customStyle="1" w:styleId="81ACEDBBF8E54F53BD0DFD06581CB26D">
    <w:name w:val="81ACEDBBF8E54F53BD0DFD06581CB26D"/>
    <w:rsid w:val="00FA7657"/>
  </w:style>
  <w:style w:type="paragraph" w:customStyle="1" w:styleId="E597B4F3E4BC446EB382541B579C6C5D">
    <w:name w:val="E597B4F3E4BC446EB382541B579C6C5D"/>
    <w:rsid w:val="00FA7657"/>
  </w:style>
  <w:style w:type="paragraph" w:customStyle="1" w:styleId="4623B08FFDF641B7AD66111A12542F18">
    <w:name w:val="4623B08FFDF641B7AD66111A12542F18"/>
    <w:rsid w:val="00FA7657"/>
  </w:style>
  <w:style w:type="paragraph" w:customStyle="1" w:styleId="F74F3C54DA1A4994BBD410ACCE6BAED5">
    <w:name w:val="F74F3C54DA1A4994BBD410ACCE6BAED5"/>
    <w:rsid w:val="00FA7657"/>
  </w:style>
  <w:style w:type="paragraph" w:customStyle="1" w:styleId="F6695BB132BC42339C2111AB17BADC61">
    <w:name w:val="F6695BB132BC42339C2111AB17BADC61"/>
    <w:rsid w:val="00FA7657"/>
  </w:style>
  <w:style w:type="paragraph" w:customStyle="1" w:styleId="708D1E8B3FF242DC9C68F34AF2772029">
    <w:name w:val="708D1E8B3FF242DC9C68F34AF2772029"/>
    <w:rsid w:val="00FA7657"/>
  </w:style>
  <w:style w:type="paragraph" w:customStyle="1" w:styleId="403945A97EC94459B6D513EE75C83AD1">
    <w:name w:val="403945A97EC94459B6D513EE75C83AD1"/>
    <w:rsid w:val="00FA7657"/>
  </w:style>
  <w:style w:type="paragraph" w:customStyle="1" w:styleId="5D620A32F9C549F09F18FBEACB933B28">
    <w:name w:val="5D620A32F9C549F09F18FBEACB933B28"/>
    <w:rsid w:val="00FA7657"/>
  </w:style>
  <w:style w:type="paragraph" w:customStyle="1" w:styleId="0BE32091A8404BAEACE350B7DBA3DB4E">
    <w:name w:val="0BE32091A8404BAEACE350B7DBA3DB4E"/>
    <w:rsid w:val="00FA7657"/>
  </w:style>
  <w:style w:type="paragraph" w:customStyle="1" w:styleId="5B569BBD94BD485989CF90366C9132A3">
    <w:name w:val="5B569BBD94BD485989CF90366C9132A3"/>
    <w:rsid w:val="00FA7657"/>
  </w:style>
  <w:style w:type="paragraph" w:customStyle="1" w:styleId="CE996FEBE70142018A7458DAD2964B88">
    <w:name w:val="CE996FEBE70142018A7458DAD2964B88"/>
    <w:rsid w:val="00FA7657"/>
  </w:style>
  <w:style w:type="paragraph" w:customStyle="1" w:styleId="7454A5B758F4493C905E76A342F907C1">
    <w:name w:val="7454A5B758F4493C905E76A342F907C1"/>
    <w:rsid w:val="00FA7657"/>
  </w:style>
  <w:style w:type="paragraph" w:customStyle="1" w:styleId="D873B567BA844AF99B97E326754EDDB0">
    <w:name w:val="D873B567BA844AF99B97E326754EDDB0"/>
    <w:rsid w:val="00FA7657"/>
  </w:style>
  <w:style w:type="paragraph" w:customStyle="1" w:styleId="EF6980C9289F492A92B2C156F4800F25">
    <w:name w:val="EF6980C9289F492A92B2C156F4800F25"/>
    <w:rsid w:val="00FA7657"/>
  </w:style>
  <w:style w:type="paragraph" w:customStyle="1" w:styleId="19CCB99C38E343689ADC2F44695699BF">
    <w:name w:val="19CCB99C38E343689ADC2F44695699BF"/>
    <w:rsid w:val="00FA7657"/>
  </w:style>
  <w:style w:type="paragraph" w:customStyle="1" w:styleId="2FAA486D12104003BF721E2D22DE9490">
    <w:name w:val="2FAA486D12104003BF721E2D22DE9490"/>
    <w:rsid w:val="00FA7657"/>
  </w:style>
  <w:style w:type="paragraph" w:customStyle="1" w:styleId="FE8EA38DD19E41E1A94D132448D7F4FF">
    <w:name w:val="FE8EA38DD19E41E1A94D132448D7F4FF"/>
    <w:rsid w:val="00FA7657"/>
  </w:style>
  <w:style w:type="paragraph" w:customStyle="1" w:styleId="F7358359C88748378901A5310A4B4B4E">
    <w:name w:val="F7358359C88748378901A5310A4B4B4E"/>
    <w:rsid w:val="00FA7657"/>
  </w:style>
  <w:style w:type="paragraph" w:customStyle="1" w:styleId="7FF9DCAC2BC443F48C00E10C69E063AC">
    <w:name w:val="7FF9DCAC2BC443F48C00E10C69E063AC"/>
    <w:rsid w:val="00FA7657"/>
  </w:style>
  <w:style w:type="paragraph" w:customStyle="1" w:styleId="27273F0753CC46C1BEC29A198A72512C">
    <w:name w:val="27273F0753CC46C1BEC29A198A72512C"/>
    <w:rsid w:val="00FA7657"/>
  </w:style>
  <w:style w:type="paragraph" w:customStyle="1" w:styleId="8D3FC0F854654FC9832A579E8FAC4D4B">
    <w:name w:val="8D3FC0F854654FC9832A579E8FAC4D4B"/>
    <w:rsid w:val="00FA76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377d4a0-8073-47cb-8ebd-d062951b9c8c">
      <UserInfo>
        <DisplayName>Stephen Robinson</DisplayName>
        <AccountId>22</AccountId>
        <AccountType/>
      </UserInfo>
      <UserInfo>
        <DisplayName>Jackie Bianco-Hill</DisplayName>
        <AccountId>15</AccountId>
        <AccountType/>
      </UserInfo>
    </SharedWithUsers>
    <Sub_x002d_Area xmlns="dae84445-752a-4fcd-b53d-83645b7b690e">Procurement Governance</Sub_x002d_Area>
    <d64fc911f03c4032ad5711f58f0d23f7 xmlns="8377d4a0-8073-47cb-8ebd-d062951b9c8c">
      <Terms xmlns="http://schemas.microsoft.com/office/infopath/2007/PartnerControls"/>
    </d64fc911f03c4032ad5711f58f0d23f7>
    <c6cebf98e2a1453a8f8aceebc82e8ce5 xmlns="8377d4a0-8073-47cb-8ebd-d062951b9c8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Teams</TermName>
          <TermId xmlns="http://schemas.microsoft.com/office/infopath/2007/PartnerControls">2a846104-a632-4b8d-86ff-403588a39a46</TermId>
        </TermInfo>
      </Terms>
    </c6cebf98e2a1453a8f8aceebc82e8ce5>
    <Corporate_x0020_Area_x0020_Code xmlns="dae84445-752a-4fcd-b53d-83645b7b690e">FIN</Corporate_x0020_Area_x0020_Code>
    <Scope xmlns="dae84445-752a-4fcd-b53d-83645b7b690e">SG</Scope>
    <Sub_x002d_Area_x0020_Code xmlns="dae84445-752a-4fcd-b53d-83645b7b690e">1C</Sub_x002d_Area_x0020_Code>
    <TaxKeywordTaxHTField xmlns="8377d4a0-8073-47cb-8ebd-d062951b9c8c">
      <Terms xmlns="http://schemas.microsoft.com/office/infopath/2007/PartnerControls">
        <TermInfo xmlns="http://schemas.microsoft.com/office/infopath/2007/PartnerControls">
          <TermName xmlns="http://schemas.microsoft.com/office/infopath/2007/PartnerControls">SG-FIN-CKL-1C2</TermName>
          <TermId xmlns="http://schemas.microsoft.com/office/infopath/2007/PartnerControls">21503627-1384-4343-b9a1-98093556bc32</TermId>
        </TermInfo>
      </Terms>
    </TaxKeywordTaxHTField>
    <Document_x0020_Category_x0020_2 xmlns="dae84445-752a-4fcd-b53d-83645b7b690e">Checklist or Quick Guide</Document_x0020_Category_x0020_2>
    <TaxCatchAll xmlns="8377d4a0-8073-47cb-8ebd-d062951b9c8c">
      <Value>101</Value>
      <Value>2</Value>
      <Value>1</Value>
    </TaxCatchAll>
    <b8be7908511242e29cb6d8909cfdd4d3 xmlns="8377d4a0-8073-47cb-8ebd-d062951b9c8c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Locations</TermName>
          <TermId xmlns="http://schemas.microsoft.com/office/infopath/2007/PartnerControls">f58dc2ff-0f0c-4170-9619-3a25044ef515</TermId>
        </TermInfo>
      </Terms>
    </b8be7908511242e29cb6d8909cfdd4d3>
    <Corporate_x0020_Area xmlns="dae84445-752a-4fcd-b53d-83645b7b690e">Finance</Corporate_x0020_Area>
    <Number xmlns="dae84445-752a-4fcd-b53d-83645b7b690e">2</Number>
    <Document_x0020_Category xmlns="dae84445-752a-4fcd-b53d-83645b7b690e">CKL</Document_x0020_Category>
    <_dlc_DocId xmlns="8377d4a0-8073-47cb-8ebd-d062951b9c8c">SIGMA-1706156204-46</_dlc_DocId>
    <_dlc_DocIdUrl xmlns="8377d4a0-8073-47cb-8ebd-d062951b9c8c">
      <Url>https://sigmacompanylimited.sharepoint.com/sites/Portal/corporate/legal-co-secretariat/_layouts/15/DocIdRedir.aspx?ID=SIGMA-1706156204-46</Url>
      <Description>SIGMA-1706156204-46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ySigma Policy" ma:contentTypeID="0x010100EAFB28861595F441A30311D11E704BE10100AC485C865213674B830EF32BBE382A47" ma:contentTypeVersion="282" ma:contentTypeDescription="" ma:contentTypeScope="" ma:versionID="f922fd9077ac5322f977b3bbf1b1e382">
  <xsd:schema xmlns:xsd="http://www.w3.org/2001/XMLSchema" xmlns:xs="http://www.w3.org/2001/XMLSchema" xmlns:p="http://schemas.microsoft.com/office/2006/metadata/properties" xmlns:ns2="8377d4a0-8073-47cb-8ebd-d062951b9c8c" xmlns:ns3="dae84445-752a-4fcd-b53d-83645b7b690e" targetNamespace="http://schemas.microsoft.com/office/2006/metadata/properties" ma:root="true" ma:fieldsID="8542a2c72ec5de8837859e90d639d385" ns2:_="" ns3:_="">
    <xsd:import namespace="8377d4a0-8073-47cb-8ebd-d062951b9c8c"/>
    <xsd:import namespace="dae84445-752a-4fcd-b53d-83645b7b690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c6cebf98e2a1453a8f8aceebc82e8ce5" minOccurs="0"/>
                <xsd:element ref="ns2:d64fc911f03c4032ad5711f58f0d23f7" minOccurs="0"/>
                <xsd:element ref="ns2:b8be7908511242e29cb6d8909cfdd4d3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Corporate_x0020_Area"/>
                <xsd:element ref="ns3:Corporate_x0020_Area_x0020_Code" minOccurs="0"/>
                <xsd:element ref="ns3:Document_x0020_Category"/>
                <xsd:element ref="ns3:Document_x0020_Category_x0020_2"/>
                <xsd:element ref="ns3:Number"/>
                <xsd:element ref="ns3:Scope"/>
                <xsd:element ref="ns3:Sub_x002d_Area"/>
                <xsd:element ref="ns3:Sub_x002d_Area_x0020_Code"/>
                <xsd:element ref="ns2:TaxKeywordTaxHT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7d4a0-8073-47cb-8ebd-d062951b9c8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4fc9f5b8-9c0e-4755-bca8-be044e10a204}" ma:internalName="TaxCatchAll" ma:showField="CatchAllData" ma:web="8377d4a0-8073-47cb-8ebd-d062951b9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4fc9f5b8-9c0e-4755-bca8-be044e10a204}" ma:internalName="TaxCatchAllLabel" ma:readOnly="true" ma:showField="CatchAllDataLabel" ma:web="8377d4a0-8073-47cb-8ebd-d062951b9c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6cebf98e2a1453a8f8aceebc82e8ce5" ma:index="13" nillable="true" ma:taxonomy="true" ma:internalName="c6cebf98e2a1453a8f8aceebc82e8ce5" ma:taxonomyFieldName="Teams" ma:displayName="Teams" ma:default="2;#All Teams|2a846104-a632-4b8d-86ff-403588a39a46" ma:fieldId="{c6cebf98-e2a1-453a-8f8a-ceebc82e8ce5}" ma:taxonomyMulti="true" ma:sspId="d45a77eb-7ad9-4ab6-86bc-b2abe1b4f958" ma:termSetId="cf8b5759-b502-4213-bb83-a12935253a7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4fc911f03c4032ad5711f58f0d23f7" ma:index="15" nillable="true" ma:taxonomy="true" ma:internalName="d64fc911f03c4032ad5711f58f0d23f7" ma:taxonomyFieldName="Topics" ma:displayName="Topics" ma:default="" ma:fieldId="{d64fc911-f03c-4032-ad57-11f58f0d23f7}" ma:taxonomyMulti="true" ma:sspId="d45a77eb-7ad9-4ab6-86bc-b2abe1b4f958" ma:termSetId="255aa1a4-55f5-40ce-98e8-aed1c2ea3817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8be7908511242e29cb6d8909cfdd4d3" ma:index="17" nillable="true" ma:taxonomy="true" ma:internalName="b8be7908511242e29cb6d8909cfdd4d3" ma:taxonomyFieldName="Locations" ma:displayName="Locations" ma:default="1;#All Locations|f58dc2ff-0f0c-4170-9619-3a25044ef515" ma:fieldId="{b8be7908-5112-42e2-9cb6-d8909cfdd4d3}" ma:taxonomyMulti="true" ma:sspId="d45a77eb-7ad9-4ab6-86bc-b2abe1b4f958" ma:termSetId="f217381e-62bf-4f24-b678-828f9eedba7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KeywordTaxHTField" ma:index="35" nillable="true" ma:taxonomy="true" ma:internalName="TaxKeywordTaxHTField" ma:taxonomyFieldName="TaxKeyword" ma:displayName="Enterprise Keywords" ma:fieldId="{23f27201-bee3-471e-b2e7-b64fd8b7ca38}" ma:taxonomyMulti="true" ma:sspId="d45a77eb-7ad9-4ab6-86bc-b2abe1b4f95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e84445-752a-4fcd-b53d-83645b7b6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Corporate_x0020_Area" ma:index="24" ma:displayName="Corporate Area" ma:default="Finance" ma:description="Which Functional Team owns this document" ma:format="Dropdown" ma:internalName="Corporate_x0020_Area">
      <xsd:simpleType>
        <xsd:restriction base="dms:Choice">
          <xsd:enumeration value="Finance"/>
          <xsd:enumeration value="Legal and Company Secretarial"/>
          <xsd:enumeration value="HR &amp; Safety"/>
          <xsd:enumeration value="Project Management Office"/>
          <xsd:enumeration value="Corporate Affairs"/>
        </xsd:restriction>
      </xsd:simpleType>
    </xsd:element>
    <xsd:element name="Corporate_x0020_Area_x0020_Code" ma:index="25" nillable="true" ma:displayName="Corporate Area Code" ma:default="FIN" ma:format="Dropdown" ma:internalName="Corporate_x0020_Area_x0020_Code">
      <xsd:simpleType>
        <xsd:restriction base="dms:Choice">
          <xsd:enumeration value="FIN"/>
          <xsd:enumeration value="LSC"/>
          <xsd:enumeration value="HR"/>
          <xsd:enumeration value="PMO"/>
          <xsd:enumeration value="CA"/>
        </xsd:restriction>
      </xsd:simpleType>
    </xsd:element>
    <xsd:element name="Document_x0020_Category" ma:index="26" ma:displayName="Document Category" ma:default="GP" ma:format="Dropdown" ma:internalName="Document_x0020_Category">
      <xsd:simpleType>
        <xsd:restriction base="dms:Choice">
          <xsd:enumeration value="GP"/>
          <xsd:enumeration value="OP"/>
          <xsd:enumeration value="GM"/>
          <xsd:enumeration value="PR"/>
          <xsd:enumeration value="GL"/>
          <xsd:enumeration value="SC"/>
          <xsd:enumeration value="WI"/>
          <xsd:enumeration value="CKL"/>
          <xsd:enumeration value="T"/>
          <xsd:enumeration value="F"/>
        </xsd:restriction>
      </xsd:simpleType>
    </xsd:element>
    <xsd:element name="Document_x0020_Category_x0020_2" ma:index="27" ma:displayName="Document Category 2" ma:default="Checklist or Quick Guide" ma:format="Dropdown" ma:internalName="Document_x0020_Category_x0020_2">
      <xsd:simpleType>
        <xsd:restriction base="dms:Choice">
          <xsd:enumeration value="Checklist or Quick Guide"/>
          <xsd:enumeration value="Template"/>
          <xsd:enumeration value="Form"/>
          <xsd:enumeration value="Work Instruction"/>
          <xsd:enumeration value="Standard Contract"/>
          <xsd:enumeration value="Guideline"/>
          <xsd:enumeration value="Procedure"/>
          <xsd:enumeration value="Governance Manual"/>
          <xsd:enumeration value="Operational Policy"/>
          <xsd:enumeration value="Governance Policy"/>
        </xsd:restriction>
      </xsd:simpleType>
    </xsd:element>
    <xsd:element name="Number" ma:index="28" ma:displayName="Number" ma:decimals="3" ma:internalName="Number">
      <xsd:simpleType>
        <xsd:restriction base="dms:Number"/>
      </xsd:simpleType>
    </xsd:element>
    <xsd:element name="Scope" ma:index="30" ma:displayName="Scope" ma:default="SG" ma:format="Dropdown" ma:internalName="Scope">
      <xsd:simpleType>
        <xsd:restriction base="dms:Choice">
          <xsd:enumeration value="SG"/>
          <xsd:enumeration value="DEP"/>
        </xsd:restriction>
      </xsd:simpleType>
    </xsd:element>
    <xsd:element name="Sub_x002d_Area" ma:index="31" ma:displayName="Sub-Area" ma:default="Treasury" ma:format="Dropdown" ma:internalName="Sub_x002d_Area">
      <xsd:simpleType>
        <xsd:restriction base="dms:Choice">
          <xsd:enumeration value="Treasury"/>
          <xsd:enumeration value="Financial Control"/>
          <xsd:enumeration value="Procurement Governance"/>
          <xsd:enumeration value="Compliance, Risk &amp; Internal Audit"/>
          <xsd:enumeration value="Systems &amp; Information Technology"/>
          <xsd:enumeration value="Facilities &amp; Security"/>
          <xsd:enumeration value="Corporate Governance"/>
          <xsd:enumeration value="Compliance"/>
          <xsd:enumeration value="Standard Form Contracts"/>
          <xsd:enumeration value="Transaction Advisory"/>
          <xsd:enumeration value="Talent &amp; Recruitment"/>
          <xsd:enumeration value="Learning &amp; Development"/>
          <xsd:enumeration value="Health &amp; Safety"/>
          <xsd:enumeration value="Remuneration &amp; Benefits"/>
          <xsd:enumeration value="Workplace Relations"/>
          <xsd:enumeration value="Payroll"/>
          <xsd:enumeration value="Project Management Office"/>
          <xsd:enumeration value="Stakeholder Relations"/>
          <xsd:enumeration value="Communications"/>
          <xsd:enumeration value="Corporate Style Guide &amp; Stationery"/>
        </xsd:restriction>
      </xsd:simpleType>
    </xsd:element>
    <xsd:element name="Sub_x002d_Area_x0020_Code" ma:index="32" ma:displayName="Sub-Area Code" ma:default="1A" ma:format="Dropdown" ma:internalName="Sub_x002d_Area_x0020_Code">
      <xsd:simpleType>
        <xsd:restriction base="dms:Choice">
          <xsd:enumeration value="1A"/>
          <xsd:enumeration value="1B"/>
          <xsd:enumeration value="1C"/>
          <xsd:enumeration value="1D"/>
          <xsd:enumeration value="1E"/>
          <xsd:enumeration value="1F"/>
          <xsd:enumeration value="2A"/>
          <xsd:enumeration value="2B"/>
          <xsd:enumeration value="2C"/>
          <xsd:enumeration value="2D"/>
          <xsd:enumeration value="3A"/>
          <xsd:enumeration value="3B"/>
          <xsd:enumeration value="3C"/>
          <xsd:enumeration value="3D"/>
          <xsd:enumeration value="3E"/>
          <xsd:enumeration value="3F"/>
          <xsd:enumeration value="4"/>
          <xsd:enumeration value="5A"/>
          <xsd:enumeration value="5B"/>
          <xsd:enumeration value="5C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83870-2A95-45EA-B0A7-E8751FB886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83A7CC-F4C8-4E53-B411-3498B9B01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82D66E-853E-4154-BE42-2FF0D2F1CA33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dae84445-752a-4fcd-b53d-83645b7b690e"/>
    <ds:schemaRef ds:uri="http://schemas.microsoft.com/office/2006/documentManagement/types"/>
    <ds:schemaRef ds:uri="http://purl.org/dc/elements/1.1/"/>
    <ds:schemaRef ds:uri="8377d4a0-8073-47cb-8ebd-d062951b9c8c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A37AE93-7B8F-4BFE-818A-73870AC3CC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77d4a0-8073-47cb-8ebd-d062951b9c8c"/>
    <ds:schemaRef ds:uri="dae84445-752a-4fcd-b53d-83645b7b6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4CCE541-A44E-4B82-8844-4BCAB17A6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Checklist.dotx</Template>
  <TotalTime>0</TotalTime>
  <Pages>5</Pages>
  <Words>1467</Words>
  <Characters>8363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DIRECT SUPPLIER DUE DILIGENCE QUESTIONNAIRE</vt:lpstr>
    </vt:vector>
  </TitlesOfParts>
  <Company/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 SUPPLIER DUE DILIGENCE QUESTIONNAIRE</dc:title>
  <dc:subject>[insert subject]</dc:subject>
  <dc:creator>Sally Rogers</dc:creator>
  <cp:keywords>SG-FIN-CKL-1C2</cp:keywords>
  <dc:description/>
  <cp:lastModifiedBy>Sally Rogers</cp:lastModifiedBy>
  <cp:revision>2</cp:revision>
  <cp:lastPrinted>2017-07-03T06:06:00Z</cp:lastPrinted>
  <dcterms:created xsi:type="dcterms:W3CDTF">2018-08-28T06:34:00Z</dcterms:created>
  <dcterms:modified xsi:type="dcterms:W3CDTF">2018-08-28T06:34:00Z</dcterms:modified>
  <cp:category>SG-FIN-CKL-1C2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0x010100EAFB28861595F441A30311D11E704BE10100AC485C865213674B830EF32BBE382A47</vt:lpwstr>
  </property>
  <property fmtid="{D5CDD505-2E9C-101B-9397-08002B2CF9AE}" pid="3" name="TaxKeyword">
    <vt:lpwstr>101;#SG-FIN-CKL-1C2|21503627-1384-4343-b9a1-98093556bc32</vt:lpwstr>
  </property>
  <property fmtid="{D5CDD505-2E9C-101B-9397-08002B2CF9AE}" pid="4" name="_dlc_DocIdItemGuid">
    <vt:lpwstr>ba9dfbbe-965f-47cc-9239-e7c14585b0b9</vt:lpwstr>
  </property>
  <property fmtid="{D5CDD505-2E9C-101B-9397-08002B2CF9AE}" pid="5" name="Locations">
    <vt:lpwstr>1;#All Locations|f58dc2ff-0f0c-4170-9619-3a25044ef515</vt:lpwstr>
  </property>
  <property fmtid="{D5CDD505-2E9C-101B-9397-08002B2CF9AE}" pid="6" name="Teams">
    <vt:lpwstr>2;#All Teams|2a846104-a632-4b8d-86ff-403588a39a46</vt:lpwstr>
  </property>
  <property fmtid="{D5CDD505-2E9C-101B-9397-08002B2CF9AE}" pid="7" name="Topics">
    <vt:lpwstr/>
  </property>
</Properties>
</file>